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AC4200" w14:textId="77777777" w:rsidR="00CF1895" w:rsidRPr="00DC4B9A" w:rsidRDefault="00DC4B9A">
      <w:pPr>
        <w:rPr>
          <w:rFonts w:ascii="Arial" w:hAnsi="Arial" w:cs="Arial"/>
          <w:b w:val="0"/>
          <w:sz w:val="22"/>
          <w:szCs w:val="22"/>
          <w:lang w:val="sr-Latn-BA"/>
        </w:rPr>
      </w:pPr>
      <w:r>
        <w:rPr>
          <w:rFonts w:ascii="Arial" w:hAnsi="Arial" w:cs="Arial"/>
          <w:b w:val="0"/>
          <w:bCs w:val="0"/>
          <w:color w:val="92D050"/>
          <w:lang w:val="sr-Cyrl-CS"/>
        </w:rPr>
        <w:t xml:space="preserve">. </w:t>
      </w:r>
    </w:p>
    <w:p w14:paraId="666CCD78" w14:textId="77777777" w:rsidR="00F76077" w:rsidRPr="001A6DEC" w:rsidRDefault="001A6DEC">
      <w:pPr>
        <w:rPr>
          <w:sz w:val="22"/>
          <w:szCs w:val="22"/>
          <w:lang w:val="sr-Latn-BA"/>
        </w:rPr>
      </w:pPr>
      <w:r>
        <w:rPr>
          <w:sz w:val="22"/>
          <w:szCs w:val="22"/>
          <w:lang w:val="sr-Latn-BA"/>
        </w:rPr>
        <w:t xml:space="preserve"> </w:t>
      </w:r>
    </w:p>
    <w:p w14:paraId="77135BC4" w14:textId="77777777" w:rsidR="002B490D" w:rsidRDefault="002B490D" w:rsidP="00E40EDF">
      <w:pPr>
        <w:rPr>
          <w:sz w:val="22"/>
          <w:szCs w:val="22"/>
          <w:lang w:val="sr-Cyrl-BA"/>
        </w:rPr>
      </w:pPr>
    </w:p>
    <w:p w14:paraId="3CB472FA" w14:textId="77777777" w:rsidR="002B490D" w:rsidRDefault="002B490D" w:rsidP="00E40EDF">
      <w:pPr>
        <w:rPr>
          <w:sz w:val="22"/>
          <w:szCs w:val="22"/>
          <w:lang w:val="sr-Cyrl-BA"/>
        </w:rPr>
      </w:pPr>
    </w:p>
    <w:p w14:paraId="71ABB590" w14:textId="77777777" w:rsidR="002B490D" w:rsidRDefault="002B490D" w:rsidP="00E40EDF">
      <w:pPr>
        <w:rPr>
          <w:sz w:val="22"/>
          <w:szCs w:val="22"/>
          <w:lang w:val="sr-Cyrl-BA"/>
        </w:rPr>
      </w:pPr>
    </w:p>
    <w:p w14:paraId="63613FDC" w14:textId="77777777" w:rsidR="002B490D" w:rsidRDefault="002B490D" w:rsidP="00E40EDF">
      <w:pPr>
        <w:rPr>
          <w:sz w:val="22"/>
          <w:szCs w:val="22"/>
          <w:lang w:val="sr-Cyrl-BA"/>
        </w:rPr>
      </w:pPr>
    </w:p>
    <w:p w14:paraId="24DBC027" w14:textId="77777777" w:rsidR="002B490D" w:rsidRDefault="002B490D" w:rsidP="00E40EDF">
      <w:pPr>
        <w:rPr>
          <w:sz w:val="22"/>
          <w:szCs w:val="22"/>
          <w:lang w:val="sr-Cyrl-BA"/>
        </w:rPr>
      </w:pPr>
    </w:p>
    <w:p w14:paraId="1D675ADB" w14:textId="77777777" w:rsidR="002B490D" w:rsidRDefault="002B490D" w:rsidP="00E40EDF">
      <w:pPr>
        <w:rPr>
          <w:sz w:val="22"/>
          <w:szCs w:val="22"/>
          <w:lang w:val="sr-Cyrl-BA"/>
        </w:rPr>
      </w:pPr>
    </w:p>
    <w:p w14:paraId="2115505D" w14:textId="77777777" w:rsidR="002B490D" w:rsidRDefault="002B490D" w:rsidP="00E40EDF">
      <w:pPr>
        <w:rPr>
          <w:sz w:val="22"/>
          <w:szCs w:val="22"/>
          <w:lang w:val="sr-Cyrl-BA"/>
        </w:rPr>
      </w:pPr>
    </w:p>
    <w:p w14:paraId="49B8BA3B" w14:textId="77777777" w:rsidR="00D254B8" w:rsidRDefault="00D254B8" w:rsidP="002B490D">
      <w:pPr>
        <w:tabs>
          <w:tab w:val="left" w:pos="6521"/>
        </w:tabs>
        <w:rPr>
          <w:sz w:val="22"/>
          <w:szCs w:val="22"/>
          <w:lang w:val="sr-Cyrl-BA"/>
        </w:rPr>
      </w:pPr>
      <w:r>
        <w:rPr>
          <w:sz w:val="22"/>
          <w:szCs w:val="22"/>
          <w:lang w:val="sr-Cyrl-BA"/>
        </w:rPr>
        <w:tab/>
      </w:r>
      <w:r>
        <w:rPr>
          <w:sz w:val="22"/>
          <w:szCs w:val="22"/>
          <w:lang w:val="sr-Cyrl-BA"/>
        </w:rPr>
        <w:tab/>
      </w:r>
      <w:r>
        <w:rPr>
          <w:sz w:val="22"/>
          <w:szCs w:val="22"/>
          <w:lang w:val="sr-Cyrl-BA"/>
        </w:rPr>
        <w:tab/>
      </w:r>
      <w:r>
        <w:rPr>
          <w:sz w:val="22"/>
          <w:szCs w:val="22"/>
          <w:lang w:val="sr-Cyrl-BA"/>
        </w:rPr>
        <w:tab/>
      </w:r>
      <w:r>
        <w:rPr>
          <w:sz w:val="22"/>
          <w:szCs w:val="22"/>
          <w:lang w:val="sr-Cyrl-BA"/>
        </w:rPr>
        <w:tab/>
      </w:r>
      <w:r>
        <w:rPr>
          <w:sz w:val="22"/>
          <w:szCs w:val="22"/>
          <w:lang w:val="sr-Cyrl-BA"/>
        </w:rPr>
        <w:tab/>
      </w:r>
    </w:p>
    <w:p w14:paraId="4ECD36FC" w14:textId="77777777" w:rsidR="00E40EDF" w:rsidRDefault="00D254B8" w:rsidP="002B490D">
      <w:pPr>
        <w:tabs>
          <w:tab w:val="left" w:pos="6521"/>
        </w:tabs>
        <w:rPr>
          <w:rFonts w:ascii="Arial" w:eastAsia="Arial" w:hAnsi="Arial" w:cs="Arial"/>
          <w:lang w:val="sr-Cyrl-CS"/>
        </w:rPr>
      </w:pPr>
      <w:r>
        <w:rPr>
          <w:sz w:val="22"/>
          <w:szCs w:val="22"/>
          <w:lang w:val="sr-Cyrl-BA"/>
        </w:rPr>
        <w:t xml:space="preserve">                                                                                            </w:t>
      </w:r>
      <w:r w:rsidR="00E40EDF">
        <w:rPr>
          <w:rFonts w:ascii="Arial" w:hAnsi="Arial" w:cs="Arial"/>
          <w:lang w:val="sr-Cyrl-CS"/>
        </w:rPr>
        <w:t>ОБРАЂИВАЧ:</w:t>
      </w:r>
    </w:p>
    <w:p w14:paraId="31C33B50" w14:textId="77777777" w:rsidR="00E40EDF" w:rsidRDefault="002B490D" w:rsidP="00E40EDF">
      <w:pPr>
        <w:rPr>
          <w:rFonts w:ascii="Arial" w:hAnsi="Arial" w:cs="Arial"/>
          <w:lang w:val="sr-Cyrl-CS"/>
        </w:rPr>
      </w:pPr>
      <w:r>
        <w:rPr>
          <w:rFonts w:ascii="Arial" w:eastAsia="Arial" w:hAnsi="Arial" w:cs="Arial"/>
          <w:lang w:val="sr-Cyrl-CS"/>
        </w:rPr>
        <w:tab/>
      </w:r>
      <w:r>
        <w:rPr>
          <w:rFonts w:ascii="Arial" w:eastAsia="Arial" w:hAnsi="Arial" w:cs="Arial"/>
          <w:lang w:val="sr-Cyrl-CS"/>
        </w:rPr>
        <w:tab/>
      </w:r>
      <w:r>
        <w:rPr>
          <w:rFonts w:ascii="Arial" w:eastAsia="Arial" w:hAnsi="Arial" w:cs="Arial"/>
          <w:lang w:val="sr-Cyrl-CS"/>
        </w:rPr>
        <w:tab/>
      </w:r>
      <w:r>
        <w:rPr>
          <w:rFonts w:ascii="Arial" w:eastAsia="Arial" w:hAnsi="Arial" w:cs="Arial"/>
          <w:lang w:val="sr-Cyrl-CS"/>
        </w:rPr>
        <w:tab/>
      </w:r>
      <w:r>
        <w:rPr>
          <w:rFonts w:ascii="Arial" w:eastAsia="Arial" w:hAnsi="Arial" w:cs="Arial"/>
          <w:lang w:val="sr-Cyrl-CS"/>
        </w:rPr>
        <w:tab/>
      </w:r>
      <w:r>
        <w:rPr>
          <w:rFonts w:ascii="Arial" w:eastAsia="Arial" w:hAnsi="Arial" w:cs="Arial"/>
          <w:lang w:val="sr-Cyrl-CS"/>
        </w:rPr>
        <w:tab/>
      </w:r>
      <w:r>
        <w:rPr>
          <w:rFonts w:ascii="Arial" w:eastAsia="Arial" w:hAnsi="Arial" w:cs="Arial"/>
          <w:lang w:val="sr-Cyrl-CS"/>
        </w:rPr>
        <w:tab/>
      </w:r>
      <w:r w:rsidR="001A6DEC">
        <w:rPr>
          <w:rFonts w:ascii="Arial" w:hAnsi="Arial" w:cs="Arial"/>
          <w:lang w:val="sr-Cyrl-CS"/>
        </w:rPr>
        <w:t xml:space="preserve">ОДЈЕЉЕЊЕ ЗА ОПШТУ </w:t>
      </w:r>
      <w:r w:rsidR="00E40EDF">
        <w:rPr>
          <w:rFonts w:ascii="Arial" w:hAnsi="Arial" w:cs="Arial"/>
          <w:lang w:val="sr-Cyrl-CS"/>
        </w:rPr>
        <w:t>УПРАВУ</w:t>
      </w:r>
    </w:p>
    <w:p w14:paraId="29C736C5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5A8CDAB6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8AF6C54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2CDBC828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069A60C1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B7E84C2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FB7EC9A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7DFCBFF6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45D2F7C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5F39045" w14:textId="77777777" w:rsidR="00E40EDF" w:rsidRDefault="00E40EDF" w:rsidP="00E40EDF">
      <w:pPr>
        <w:jc w:val="center"/>
        <w:rPr>
          <w:rFonts w:ascii="Arial" w:hAnsi="Arial" w:cs="Arial"/>
          <w:lang w:val="sr-Cyrl-CS"/>
        </w:rPr>
      </w:pPr>
    </w:p>
    <w:p w14:paraId="4BF29A4E" w14:textId="77777777" w:rsidR="00E40EDF" w:rsidRDefault="00E40EDF" w:rsidP="00E40EDF">
      <w:pPr>
        <w:jc w:val="center"/>
        <w:rPr>
          <w:rFonts w:ascii="Arial" w:hAnsi="Arial" w:cs="Arial"/>
          <w:lang w:val="sr-Cyrl-CS"/>
        </w:rPr>
      </w:pPr>
    </w:p>
    <w:p w14:paraId="35168A1D" w14:textId="77777777" w:rsidR="00E40EDF" w:rsidRDefault="00E40EDF" w:rsidP="00E40EDF">
      <w:pPr>
        <w:jc w:val="center"/>
        <w:rPr>
          <w:rFonts w:ascii="Arial" w:hAnsi="Arial" w:cs="Arial"/>
          <w:lang w:val="sr-Cyrl-CS"/>
        </w:rPr>
      </w:pPr>
    </w:p>
    <w:p w14:paraId="3CBD43F7" w14:textId="77777777" w:rsidR="00E40EDF" w:rsidRDefault="00E40EDF" w:rsidP="00E40EDF">
      <w:pPr>
        <w:jc w:val="center"/>
        <w:rPr>
          <w:rFonts w:ascii="Arial" w:hAnsi="Arial" w:cs="Arial"/>
          <w:lang w:val="sr-Cyrl-CS"/>
        </w:rPr>
      </w:pPr>
    </w:p>
    <w:p w14:paraId="43E534DF" w14:textId="77777777" w:rsidR="00E40EDF" w:rsidRDefault="00E40EDF" w:rsidP="00E40EDF">
      <w:pPr>
        <w:tabs>
          <w:tab w:val="left" w:pos="3855"/>
        </w:tabs>
        <w:jc w:val="center"/>
        <w:rPr>
          <w:rFonts w:ascii="Arial" w:hAnsi="Arial" w:cs="Arial"/>
          <w:lang w:val="sr-Cyrl-CS"/>
        </w:rPr>
      </w:pPr>
    </w:p>
    <w:p w14:paraId="4B2A1631" w14:textId="77777777" w:rsidR="002B490D" w:rsidRDefault="002B490D" w:rsidP="00E40EDF">
      <w:pPr>
        <w:tabs>
          <w:tab w:val="left" w:pos="3855"/>
        </w:tabs>
        <w:jc w:val="center"/>
        <w:rPr>
          <w:rFonts w:ascii="Arial" w:hAnsi="Arial" w:cs="Arial"/>
          <w:lang w:val="sr-Cyrl-CS"/>
        </w:rPr>
      </w:pPr>
    </w:p>
    <w:p w14:paraId="28A24512" w14:textId="77777777" w:rsidR="00E40EDF" w:rsidRDefault="00E40EDF" w:rsidP="00E40EDF">
      <w:pPr>
        <w:tabs>
          <w:tab w:val="left" w:pos="3855"/>
        </w:tabs>
        <w:jc w:val="center"/>
        <w:rPr>
          <w:rFonts w:ascii="Arial" w:eastAsia="Arial" w:hAnsi="Arial" w:cs="Arial"/>
          <w:lang w:val="sr-Cyrl-CS"/>
        </w:rPr>
      </w:pPr>
      <w:r>
        <w:rPr>
          <w:rFonts w:ascii="Arial" w:hAnsi="Arial" w:cs="Arial"/>
          <w:lang w:val="sr-Latn-CS"/>
        </w:rPr>
        <w:t>ИНФОРМАЦИЈА</w:t>
      </w:r>
    </w:p>
    <w:p w14:paraId="74409343" w14:textId="77777777" w:rsidR="00E40EDF" w:rsidRPr="00AB73FF" w:rsidRDefault="006C5557" w:rsidP="00C512E3">
      <w:pPr>
        <w:tabs>
          <w:tab w:val="left" w:pos="3855"/>
        </w:tabs>
        <w:jc w:val="center"/>
        <w:rPr>
          <w:rFonts w:ascii="Arial" w:hAnsi="Arial" w:cs="Arial"/>
          <w:lang w:val="sr-Cyrl-BA"/>
        </w:rPr>
      </w:pPr>
      <w:r>
        <w:rPr>
          <w:rFonts w:ascii="Arial" w:hAnsi="Arial" w:cs="Arial"/>
          <w:lang w:val="sr-Cyrl-CS"/>
        </w:rPr>
        <w:t xml:space="preserve">О </w:t>
      </w:r>
      <w:r w:rsidR="00BB2608">
        <w:rPr>
          <w:rFonts w:ascii="Arial" w:hAnsi="Arial" w:cs="Arial"/>
          <w:lang w:val="sr-Cyrl-CS"/>
        </w:rPr>
        <w:t>РЕЗУЛТАТИМА МЈЕРЕЊА ЗАДОВОЉ</w:t>
      </w:r>
      <w:r>
        <w:rPr>
          <w:rFonts w:ascii="Arial" w:hAnsi="Arial" w:cs="Arial"/>
          <w:lang w:val="sr-Cyrl-CS"/>
        </w:rPr>
        <w:t>СТВА ГРАЂАНА ЈАВНИМ УСЛУГАМА</w:t>
      </w:r>
      <w:r w:rsidR="00AB73FF">
        <w:rPr>
          <w:rFonts w:ascii="Arial" w:hAnsi="Arial" w:cs="Arial"/>
          <w:lang w:val="sr-Cyrl-BA"/>
        </w:rPr>
        <w:t xml:space="preserve">  </w:t>
      </w:r>
    </w:p>
    <w:p w14:paraId="6C5E555E" w14:textId="77777777" w:rsidR="00E40EDF" w:rsidRDefault="00E40EDF" w:rsidP="00E40EDF">
      <w:pPr>
        <w:tabs>
          <w:tab w:val="left" w:pos="3855"/>
        </w:tabs>
        <w:jc w:val="center"/>
        <w:rPr>
          <w:rFonts w:ascii="Arial" w:hAnsi="Arial" w:cs="Arial"/>
          <w:lang w:val="sr-Cyrl-CS"/>
        </w:rPr>
      </w:pPr>
    </w:p>
    <w:p w14:paraId="79FDE3DE" w14:textId="77777777" w:rsidR="00E40EDF" w:rsidRDefault="00E40EDF" w:rsidP="00E40EDF">
      <w:pPr>
        <w:tabs>
          <w:tab w:val="left" w:pos="3855"/>
        </w:tabs>
        <w:rPr>
          <w:rFonts w:ascii="Arial" w:hAnsi="Arial" w:cs="Arial"/>
          <w:lang w:val="sr-Cyrl-CS"/>
        </w:rPr>
      </w:pPr>
    </w:p>
    <w:p w14:paraId="1C1BAB12" w14:textId="77777777" w:rsidR="00E40EDF" w:rsidRDefault="00E40EDF" w:rsidP="00E40EDF">
      <w:pPr>
        <w:tabs>
          <w:tab w:val="left" w:pos="3420"/>
        </w:tabs>
        <w:jc w:val="center"/>
        <w:rPr>
          <w:rFonts w:ascii="Arial" w:hAnsi="Arial" w:cs="Arial"/>
          <w:lang w:val="sr-Cyrl-CS"/>
        </w:rPr>
      </w:pPr>
    </w:p>
    <w:p w14:paraId="6C7E88E9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4D573566" w14:textId="77777777" w:rsidR="00E40EDF" w:rsidRPr="006C5557" w:rsidRDefault="00E40EDF" w:rsidP="00E40EDF">
      <w:pPr>
        <w:rPr>
          <w:rFonts w:ascii="Arial" w:hAnsi="Arial" w:cs="Arial"/>
          <w:lang w:val="sr-Cyrl-RS"/>
        </w:rPr>
      </w:pPr>
    </w:p>
    <w:p w14:paraId="25A8737B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4A62FEF7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52DC15EF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042413F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8CDFC67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4158F88C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0D43F9BD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03D08A33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72528564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62D43660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0236F432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1142C42F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496D0463" w14:textId="37B4784C" w:rsidR="00E40EDF" w:rsidRDefault="0072162A" w:rsidP="00C512E3">
      <w:pPr>
        <w:jc w:val="center"/>
        <w:rPr>
          <w:rFonts w:ascii="Arial" w:hAnsi="Arial" w:cs="Arial"/>
          <w:lang w:val="sr-Cyrl-CS"/>
        </w:rPr>
      </w:pPr>
      <w:r>
        <w:rPr>
          <w:rFonts w:ascii="Arial" w:hAnsi="Arial" w:cs="Arial"/>
          <w:lang w:val="sr-Cyrl-CS"/>
        </w:rPr>
        <w:t xml:space="preserve">Градишка, </w:t>
      </w:r>
      <w:r w:rsidR="00D14BDD">
        <w:rPr>
          <w:rFonts w:ascii="Arial" w:hAnsi="Arial" w:cs="Arial"/>
          <w:lang w:val="sr-Cyrl-RS"/>
        </w:rPr>
        <w:t>фебруар 202</w:t>
      </w:r>
      <w:r w:rsidR="00AB5406">
        <w:rPr>
          <w:rFonts w:ascii="Arial" w:hAnsi="Arial" w:cs="Arial"/>
        </w:rPr>
        <w:t>5</w:t>
      </w:r>
      <w:r w:rsidR="00D80AA1">
        <w:rPr>
          <w:rFonts w:ascii="Arial" w:hAnsi="Arial" w:cs="Arial"/>
          <w:lang w:val="sr-Cyrl-RS"/>
        </w:rPr>
        <w:t>.</w:t>
      </w:r>
      <w:r w:rsidR="00E40EDF">
        <w:rPr>
          <w:rFonts w:ascii="Arial" w:hAnsi="Arial" w:cs="Arial"/>
          <w:lang w:val="sr-Cyrl-CS"/>
        </w:rPr>
        <w:t xml:space="preserve"> године</w:t>
      </w:r>
    </w:p>
    <w:p w14:paraId="764E151D" w14:textId="77777777" w:rsidR="00E40EDF" w:rsidRDefault="00E40EDF" w:rsidP="00E40EDF">
      <w:pPr>
        <w:ind w:firstLine="708"/>
        <w:rPr>
          <w:rFonts w:ascii="Arial" w:hAnsi="Arial" w:cs="Arial"/>
          <w:lang w:val="sr-Cyrl-CS"/>
        </w:rPr>
      </w:pPr>
    </w:p>
    <w:p w14:paraId="2C8D00DB" w14:textId="77777777" w:rsidR="00E40EDF" w:rsidRDefault="00E40EDF" w:rsidP="00E40EDF">
      <w:pPr>
        <w:ind w:firstLine="708"/>
        <w:rPr>
          <w:rFonts w:ascii="Arial" w:hAnsi="Arial" w:cs="Arial"/>
          <w:lang w:val="sr-Cyrl-CS"/>
        </w:rPr>
      </w:pPr>
    </w:p>
    <w:p w14:paraId="3866AD32" w14:textId="77777777" w:rsidR="00E40EDF" w:rsidRDefault="00E40EDF" w:rsidP="00E40EDF">
      <w:pPr>
        <w:ind w:left="708" w:firstLine="708"/>
        <w:rPr>
          <w:rFonts w:ascii="Arial" w:hAnsi="Arial" w:cs="Arial"/>
          <w:lang w:val="sr-Cyrl-CS"/>
        </w:rPr>
      </w:pPr>
    </w:p>
    <w:p w14:paraId="560F369F" w14:textId="77777777" w:rsidR="002B490D" w:rsidRDefault="002B490D">
      <w:pPr>
        <w:suppressAutoHyphens w:val="0"/>
        <w:rPr>
          <w:rFonts w:ascii="Arial" w:hAnsi="Arial" w:cs="Arial"/>
          <w:lang w:val="sr-Cyrl-CS"/>
        </w:rPr>
      </w:pPr>
      <w:r>
        <w:rPr>
          <w:rFonts w:ascii="Arial" w:hAnsi="Arial" w:cs="Arial"/>
          <w:lang w:val="sr-Cyrl-CS"/>
        </w:rPr>
        <w:br w:type="page"/>
      </w:r>
    </w:p>
    <w:sdt>
      <w:sdtPr>
        <w:rPr>
          <w:sz w:val="22"/>
          <w:szCs w:val="22"/>
        </w:rPr>
        <w:id w:val="14412168"/>
        <w:docPartObj>
          <w:docPartGallery w:val="Table of Contents"/>
          <w:docPartUnique/>
        </w:docPartObj>
      </w:sdtPr>
      <w:sdtEndPr/>
      <w:sdtContent>
        <w:p w14:paraId="20AF5B57" w14:textId="77777777" w:rsidR="002B490D" w:rsidRPr="00F619BA" w:rsidRDefault="002B490D" w:rsidP="00F40C67">
          <w:pPr>
            <w:rPr>
              <w:rFonts w:ascii="Arial" w:hAnsi="Arial" w:cs="Arial"/>
              <w:sz w:val="22"/>
              <w:szCs w:val="22"/>
            </w:rPr>
          </w:pPr>
          <w:r w:rsidRPr="00F619BA">
            <w:rPr>
              <w:rFonts w:ascii="Arial" w:hAnsi="Arial" w:cs="Arial"/>
              <w:sz w:val="22"/>
              <w:szCs w:val="22"/>
            </w:rPr>
            <w:t>САДРЖАЈ</w:t>
          </w:r>
        </w:p>
        <w:p w14:paraId="024FC976" w14:textId="77777777" w:rsidR="00433138" w:rsidRPr="00F619BA" w:rsidRDefault="00433138" w:rsidP="00433138">
          <w:pPr>
            <w:rPr>
              <w:rFonts w:ascii="Arial" w:hAnsi="Arial" w:cs="Arial"/>
              <w:sz w:val="22"/>
              <w:szCs w:val="22"/>
              <w:lang w:eastAsia="en-US"/>
            </w:rPr>
          </w:pPr>
        </w:p>
        <w:p w14:paraId="49F077D4" w14:textId="2B16131B" w:rsidR="00342C5B" w:rsidRPr="00082C68" w:rsidRDefault="00F8493F">
          <w:pPr>
            <w:pStyle w:val="TOC1"/>
            <w:tabs>
              <w:tab w:val="left" w:pos="440"/>
              <w:tab w:val="right" w:leader="dot" w:pos="9061"/>
            </w:tabs>
            <w:rPr>
              <w:rFonts w:ascii="Arial" w:eastAsiaTheme="minorEastAsia" w:hAnsi="Arial" w:cs="Arial"/>
              <w:b w:val="0"/>
              <w:bCs w:val="0"/>
              <w:noProof/>
              <w:kern w:val="0"/>
              <w:sz w:val="22"/>
              <w:szCs w:val="22"/>
              <w:lang w:eastAsia="en-US"/>
            </w:rPr>
          </w:pPr>
          <w:r w:rsidRPr="00F619BA">
            <w:rPr>
              <w:rFonts w:ascii="Arial" w:hAnsi="Arial" w:cs="Arial"/>
              <w:sz w:val="22"/>
              <w:szCs w:val="22"/>
            </w:rPr>
            <w:fldChar w:fldCharType="begin"/>
          </w:r>
          <w:r w:rsidR="002B490D" w:rsidRPr="00F619BA">
            <w:rPr>
              <w:rFonts w:ascii="Arial" w:hAnsi="Arial" w:cs="Arial"/>
              <w:sz w:val="22"/>
              <w:szCs w:val="22"/>
            </w:rPr>
            <w:instrText xml:space="preserve"> TOC \o "1-3" \h \z \u </w:instrText>
          </w:r>
          <w:r w:rsidRPr="00F619BA">
            <w:rPr>
              <w:rFonts w:ascii="Arial" w:hAnsi="Arial" w:cs="Arial"/>
              <w:sz w:val="22"/>
              <w:szCs w:val="22"/>
            </w:rPr>
            <w:fldChar w:fldCharType="separate"/>
          </w:r>
          <w:hyperlink w:anchor="_Toc126836645" w:history="1">
            <w:r w:rsidR="00342C5B" w:rsidRPr="00082C68">
              <w:rPr>
                <w:rStyle w:val="Hyperlink"/>
                <w:rFonts w:ascii="Arial" w:hAnsi="Arial" w:cs="Arial"/>
                <w:noProof/>
              </w:rPr>
              <w:t>1.</w:t>
            </w:r>
            <w:r w:rsidR="00342C5B" w:rsidRPr="00082C68">
              <w:rPr>
                <w:rFonts w:ascii="Arial" w:eastAsiaTheme="minorEastAsia" w:hAnsi="Arial" w:cs="Arial"/>
                <w:b w:val="0"/>
                <w:bCs w:val="0"/>
                <w:noProof/>
                <w:kern w:val="0"/>
                <w:sz w:val="22"/>
                <w:szCs w:val="22"/>
                <w:lang w:eastAsia="en-US"/>
              </w:rPr>
              <w:tab/>
            </w:r>
            <w:r w:rsidR="00342C5B" w:rsidRPr="00082C68">
              <w:rPr>
                <w:rStyle w:val="Hyperlink"/>
                <w:rFonts w:ascii="Arial" w:hAnsi="Arial" w:cs="Arial"/>
                <w:noProof/>
              </w:rPr>
              <w:t>УВОД</w:t>
            </w:r>
            <w:r w:rsidR="00342C5B" w:rsidRPr="00082C68">
              <w:rPr>
                <w:rFonts w:ascii="Arial" w:hAnsi="Arial" w:cs="Arial"/>
                <w:noProof/>
                <w:webHidden/>
              </w:rPr>
              <w:tab/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begin"/>
            </w:r>
            <w:r w:rsidR="00342C5B" w:rsidRPr="00082C68">
              <w:rPr>
                <w:rFonts w:ascii="Arial" w:hAnsi="Arial" w:cs="Arial"/>
                <w:noProof/>
                <w:webHidden/>
              </w:rPr>
              <w:instrText xml:space="preserve"> PAGEREF _Toc126836645 \h </w:instrText>
            </w:r>
            <w:r w:rsidR="00342C5B" w:rsidRPr="00082C68">
              <w:rPr>
                <w:rFonts w:ascii="Arial" w:hAnsi="Arial" w:cs="Arial"/>
                <w:noProof/>
                <w:webHidden/>
              </w:rPr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C35A1">
              <w:rPr>
                <w:rFonts w:ascii="Arial" w:hAnsi="Arial" w:cs="Arial"/>
                <w:noProof/>
                <w:webHidden/>
              </w:rPr>
              <w:t>3</w:t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931D031" w14:textId="3B97C7A4" w:rsidR="00342C5B" w:rsidRPr="00082C68" w:rsidRDefault="00671B4D">
          <w:pPr>
            <w:pStyle w:val="TOC1"/>
            <w:tabs>
              <w:tab w:val="left" w:pos="440"/>
              <w:tab w:val="right" w:leader="dot" w:pos="9061"/>
            </w:tabs>
            <w:rPr>
              <w:rFonts w:ascii="Arial" w:eastAsiaTheme="minorEastAsia" w:hAnsi="Arial" w:cs="Arial"/>
              <w:b w:val="0"/>
              <w:bCs w:val="0"/>
              <w:noProof/>
              <w:kern w:val="0"/>
              <w:sz w:val="22"/>
              <w:szCs w:val="22"/>
              <w:lang w:eastAsia="en-US"/>
            </w:rPr>
          </w:pPr>
          <w:hyperlink w:anchor="_Toc126836646" w:history="1">
            <w:r w:rsidR="00342C5B" w:rsidRPr="00082C68">
              <w:rPr>
                <w:rStyle w:val="Hyperlink"/>
                <w:rFonts w:ascii="Arial" w:hAnsi="Arial" w:cs="Arial"/>
                <w:noProof/>
                <w:lang w:val="sr-Cyrl-CS"/>
              </w:rPr>
              <w:t>2.</w:t>
            </w:r>
            <w:r w:rsidR="00342C5B" w:rsidRPr="00082C68">
              <w:rPr>
                <w:rFonts w:ascii="Arial" w:eastAsiaTheme="minorEastAsia" w:hAnsi="Arial" w:cs="Arial"/>
                <w:b w:val="0"/>
                <w:bCs w:val="0"/>
                <w:noProof/>
                <w:kern w:val="0"/>
                <w:sz w:val="22"/>
                <w:szCs w:val="22"/>
                <w:lang w:eastAsia="en-US"/>
              </w:rPr>
              <w:tab/>
            </w:r>
            <w:r w:rsidR="00342C5B" w:rsidRPr="00082C68">
              <w:rPr>
                <w:rStyle w:val="Hyperlink"/>
                <w:rFonts w:ascii="Arial" w:hAnsi="Arial" w:cs="Arial"/>
                <w:noProof/>
                <w:lang w:val="sr-Cyrl-CS"/>
              </w:rPr>
              <w:t>МЕТОДОЛОШКИ ОКВИР ИСТРАЖИВАЊА</w:t>
            </w:r>
            <w:r w:rsidR="00342C5B" w:rsidRPr="00082C68">
              <w:rPr>
                <w:rFonts w:ascii="Arial" w:hAnsi="Arial" w:cs="Arial"/>
                <w:noProof/>
                <w:webHidden/>
              </w:rPr>
              <w:tab/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begin"/>
            </w:r>
            <w:r w:rsidR="00342C5B" w:rsidRPr="00082C68">
              <w:rPr>
                <w:rFonts w:ascii="Arial" w:hAnsi="Arial" w:cs="Arial"/>
                <w:noProof/>
                <w:webHidden/>
              </w:rPr>
              <w:instrText xml:space="preserve"> PAGEREF _Toc126836646 \h </w:instrText>
            </w:r>
            <w:r w:rsidR="00342C5B" w:rsidRPr="00082C68">
              <w:rPr>
                <w:rFonts w:ascii="Arial" w:hAnsi="Arial" w:cs="Arial"/>
                <w:noProof/>
                <w:webHidden/>
              </w:rPr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C35A1">
              <w:rPr>
                <w:rFonts w:ascii="Arial" w:hAnsi="Arial" w:cs="Arial"/>
                <w:noProof/>
                <w:webHidden/>
              </w:rPr>
              <w:t>4</w:t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70CBFEA" w14:textId="5863E23F" w:rsidR="00342C5B" w:rsidRPr="00082C68" w:rsidRDefault="00671B4D">
          <w:pPr>
            <w:pStyle w:val="TOC1"/>
            <w:tabs>
              <w:tab w:val="left" w:pos="440"/>
              <w:tab w:val="right" w:leader="dot" w:pos="9061"/>
            </w:tabs>
            <w:rPr>
              <w:rFonts w:ascii="Arial" w:eastAsiaTheme="minorEastAsia" w:hAnsi="Arial" w:cs="Arial"/>
              <w:b w:val="0"/>
              <w:bCs w:val="0"/>
              <w:noProof/>
              <w:kern w:val="0"/>
              <w:sz w:val="22"/>
              <w:szCs w:val="22"/>
              <w:lang w:eastAsia="en-US"/>
            </w:rPr>
          </w:pPr>
          <w:hyperlink w:anchor="_Toc126836647" w:history="1">
            <w:r w:rsidR="00342C5B" w:rsidRPr="00082C68">
              <w:rPr>
                <w:rStyle w:val="Hyperlink"/>
                <w:rFonts w:ascii="Arial" w:hAnsi="Arial" w:cs="Arial"/>
                <w:noProof/>
              </w:rPr>
              <w:t>3.</w:t>
            </w:r>
            <w:r w:rsidR="00342C5B" w:rsidRPr="00082C68">
              <w:rPr>
                <w:rFonts w:ascii="Arial" w:eastAsiaTheme="minorEastAsia" w:hAnsi="Arial" w:cs="Arial"/>
                <w:b w:val="0"/>
                <w:bCs w:val="0"/>
                <w:noProof/>
                <w:kern w:val="0"/>
                <w:sz w:val="22"/>
                <w:szCs w:val="22"/>
                <w:lang w:eastAsia="en-US"/>
              </w:rPr>
              <w:tab/>
            </w:r>
            <w:r w:rsidR="00342C5B" w:rsidRPr="00082C68">
              <w:rPr>
                <w:rStyle w:val="Hyperlink"/>
                <w:rFonts w:ascii="Arial" w:hAnsi="Arial" w:cs="Arial"/>
                <w:noProof/>
              </w:rPr>
              <w:t>РЕЗУЛТАТИ ИСТРАЖИВАЊА</w:t>
            </w:r>
            <w:r w:rsidR="00342C5B" w:rsidRPr="00082C68">
              <w:rPr>
                <w:rFonts w:ascii="Arial" w:hAnsi="Arial" w:cs="Arial"/>
                <w:noProof/>
                <w:webHidden/>
              </w:rPr>
              <w:tab/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begin"/>
            </w:r>
            <w:r w:rsidR="00342C5B" w:rsidRPr="00082C68">
              <w:rPr>
                <w:rFonts w:ascii="Arial" w:hAnsi="Arial" w:cs="Arial"/>
                <w:noProof/>
                <w:webHidden/>
              </w:rPr>
              <w:instrText xml:space="preserve"> PAGEREF _Toc126836647 \h </w:instrText>
            </w:r>
            <w:r w:rsidR="00342C5B" w:rsidRPr="00082C68">
              <w:rPr>
                <w:rFonts w:ascii="Arial" w:hAnsi="Arial" w:cs="Arial"/>
                <w:noProof/>
                <w:webHidden/>
              </w:rPr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C35A1">
              <w:rPr>
                <w:rFonts w:ascii="Arial" w:hAnsi="Arial" w:cs="Arial"/>
                <w:noProof/>
                <w:webHidden/>
              </w:rPr>
              <w:t>4</w:t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F2B653A" w14:textId="061EE73E" w:rsidR="00342C5B" w:rsidRDefault="00671B4D">
          <w:pPr>
            <w:pStyle w:val="TOC1"/>
            <w:tabs>
              <w:tab w:val="left" w:pos="440"/>
              <w:tab w:val="right" w:leader="dot" w:pos="9061"/>
            </w:tabs>
            <w:rPr>
              <w:rFonts w:asciiTheme="minorHAnsi" w:eastAsiaTheme="minorEastAsia" w:hAnsiTheme="minorHAnsi" w:cstheme="minorBidi"/>
              <w:b w:val="0"/>
              <w:bCs w:val="0"/>
              <w:noProof/>
              <w:kern w:val="0"/>
              <w:sz w:val="22"/>
              <w:szCs w:val="22"/>
              <w:lang w:eastAsia="en-US"/>
            </w:rPr>
          </w:pPr>
          <w:hyperlink w:anchor="_Toc126836648" w:history="1">
            <w:r w:rsidR="00342C5B" w:rsidRPr="00082C68">
              <w:rPr>
                <w:rStyle w:val="Hyperlink"/>
                <w:rFonts w:ascii="Arial" w:eastAsia="Liberation Serif" w:hAnsi="Arial" w:cs="Arial"/>
                <w:noProof/>
                <w:lang w:val="sr-Cyrl-CS"/>
              </w:rPr>
              <w:t>4.</w:t>
            </w:r>
            <w:r w:rsidR="00342C5B" w:rsidRPr="00082C68">
              <w:rPr>
                <w:rFonts w:ascii="Arial" w:eastAsiaTheme="minorEastAsia" w:hAnsi="Arial" w:cs="Arial"/>
                <w:b w:val="0"/>
                <w:bCs w:val="0"/>
                <w:noProof/>
                <w:kern w:val="0"/>
                <w:sz w:val="22"/>
                <w:szCs w:val="22"/>
                <w:lang w:eastAsia="en-US"/>
              </w:rPr>
              <w:tab/>
            </w:r>
            <w:r w:rsidR="00342C5B" w:rsidRPr="00082C68">
              <w:rPr>
                <w:rStyle w:val="Hyperlink"/>
                <w:rFonts w:ascii="Arial" w:eastAsia="Liberation Serif" w:hAnsi="Arial" w:cs="Arial"/>
                <w:noProof/>
                <w:lang w:val="sr-Cyrl-CS"/>
              </w:rPr>
              <w:t>ЗАКЉУЧАК</w:t>
            </w:r>
            <w:r w:rsidR="00342C5B" w:rsidRPr="00082C68">
              <w:rPr>
                <w:rFonts w:ascii="Arial" w:hAnsi="Arial" w:cs="Arial"/>
                <w:noProof/>
                <w:webHidden/>
              </w:rPr>
              <w:tab/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begin"/>
            </w:r>
            <w:r w:rsidR="00342C5B" w:rsidRPr="00082C68">
              <w:rPr>
                <w:rFonts w:ascii="Arial" w:hAnsi="Arial" w:cs="Arial"/>
                <w:noProof/>
                <w:webHidden/>
              </w:rPr>
              <w:instrText xml:space="preserve"> PAGEREF _Toc126836648 \h </w:instrText>
            </w:r>
            <w:r w:rsidR="00342C5B" w:rsidRPr="00082C68">
              <w:rPr>
                <w:rFonts w:ascii="Arial" w:hAnsi="Arial" w:cs="Arial"/>
                <w:noProof/>
                <w:webHidden/>
              </w:rPr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C35A1">
              <w:rPr>
                <w:rFonts w:ascii="Arial" w:hAnsi="Arial" w:cs="Arial"/>
                <w:noProof/>
                <w:webHidden/>
              </w:rPr>
              <w:t>9</w:t>
            </w:r>
            <w:r w:rsidR="00342C5B" w:rsidRPr="00082C68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ED7273A" w14:textId="77777777" w:rsidR="002B490D" w:rsidRPr="00F619BA" w:rsidRDefault="00F8493F">
          <w:pPr>
            <w:rPr>
              <w:sz w:val="22"/>
              <w:szCs w:val="22"/>
            </w:rPr>
          </w:pPr>
          <w:r w:rsidRPr="00F619BA">
            <w:rPr>
              <w:rFonts w:ascii="Arial" w:hAnsi="Arial" w:cs="Arial"/>
              <w:sz w:val="22"/>
              <w:szCs w:val="22"/>
            </w:rPr>
            <w:fldChar w:fldCharType="end"/>
          </w:r>
        </w:p>
      </w:sdtContent>
    </w:sdt>
    <w:p w14:paraId="1F08CF03" w14:textId="77777777" w:rsidR="002B490D" w:rsidRDefault="002B490D">
      <w:pPr>
        <w:suppressAutoHyphens w:val="0"/>
        <w:rPr>
          <w:rFonts w:ascii="Arial" w:hAnsi="Arial" w:cs="Arial"/>
          <w:lang w:val="sr-Cyrl-CS"/>
        </w:rPr>
      </w:pPr>
      <w:r>
        <w:rPr>
          <w:rFonts w:ascii="Arial" w:hAnsi="Arial" w:cs="Arial"/>
          <w:lang w:val="sr-Cyrl-CS"/>
        </w:rPr>
        <w:br w:type="page"/>
      </w:r>
    </w:p>
    <w:p w14:paraId="2FFA7225" w14:textId="77777777" w:rsidR="00E40EDF" w:rsidRPr="00F40C67" w:rsidRDefault="00BA2BED" w:rsidP="00F40C67">
      <w:pPr>
        <w:pStyle w:val="Heading1"/>
      </w:pPr>
      <w:bookmarkStart w:id="0" w:name="_Toc126836645"/>
      <w:r w:rsidRPr="00F40C67">
        <w:lastRenderedPageBreak/>
        <w:t>УВОД</w:t>
      </w:r>
      <w:bookmarkEnd w:id="0"/>
    </w:p>
    <w:p w14:paraId="35F9B6EE" w14:textId="77777777" w:rsidR="00E40EDF" w:rsidRDefault="00E40EDF" w:rsidP="00E40EDF">
      <w:pPr>
        <w:rPr>
          <w:rFonts w:ascii="Arial" w:hAnsi="Arial" w:cs="Arial"/>
          <w:lang w:val="sr-Cyrl-CS"/>
        </w:rPr>
      </w:pPr>
    </w:p>
    <w:p w14:paraId="47EB98DC" w14:textId="77777777" w:rsidR="00BC2174" w:rsidRDefault="00BC2174" w:rsidP="00E40EDF">
      <w:pPr>
        <w:ind w:firstLine="708"/>
        <w:jc w:val="both"/>
        <w:rPr>
          <w:rFonts w:ascii="Arial" w:hAnsi="Arial" w:cs="Arial"/>
          <w:b w:val="0"/>
          <w:lang w:val="sr-Cyrl-CS"/>
        </w:rPr>
      </w:pPr>
    </w:p>
    <w:p w14:paraId="345405F1" w14:textId="160C2E71" w:rsidR="001C704E" w:rsidRPr="001C704E" w:rsidRDefault="00833537" w:rsidP="00833537">
      <w:pPr>
        <w:ind w:firstLine="708"/>
        <w:jc w:val="both"/>
        <w:rPr>
          <w:rFonts w:ascii="Arial" w:hAnsi="Arial" w:cs="Arial"/>
          <w:b w:val="0"/>
          <w:iCs/>
        </w:rPr>
      </w:pPr>
      <w:r>
        <w:rPr>
          <w:rFonts w:ascii="Arial" w:hAnsi="Arial" w:cs="Arial"/>
          <w:b w:val="0"/>
          <w:iCs/>
        </w:rPr>
        <w:t>Гр</w:t>
      </w:r>
      <w:r w:rsidR="007B01BE">
        <w:rPr>
          <w:rFonts w:ascii="Arial" w:hAnsi="Arial" w:cs="Arial"/>
          <w:b w:val="0"/>
          <w:iCs/>
        </w:rPr>
        <w:t>адска</w:t>
      </w:r>
      <w:r w:rsidR="00544C11">
        <w:rPr>
          <w:rFonts w:ascii="Arial" w:hAnsi="Arial" w:cs="Arial"/>
          <w:b w:val="0"/>
          <w:iCs/>
          <w:lang w:val="sr-Cyrl-RS"/>
        </w:rPr>
        <w:t xml:space="preserve"> </w:t>
      </w:r>
      <w:r w:rsidR="007B01BE">
        <w:rPr>
          <w:rFonts w:ascii="Arial" w:hAnsi="Arial" w:cs="Arial"/>
          <w:b w:val="0"/>
          <w:iCs/>
        </w:rPr>
        <w:t>управа</w:t>
      </w:r>
      <w:r w:rsidR="00544C11">
        <w:rPr>
          <w:rFonts w:ascii="Arial" w:hAnsi="Arial" w:cs="Arial"/>
          <w:b w:val="0"/>
          <w:iCs/>
          <w:lang w:val="sr-Cyrl-RS"/>
        </w:rPr>
        <w:t xml:space="preserve"> </w:t>
      </w:r>
      <w:r w:rsidR="007B01BE">
        <w:rPr>
          <w:rFonts w:ascii="Arial" w:hAnsi="Arial" w:cs="Arial"/>
          <w:b w:val="0"/>
          <w:iCs/>
        </w:rPr>
        <w:t>града</w:t>
      </w:r>
      <w:r w:rsidR="00544C11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дишк</w:t>
      </w:r>
      <w:r w:rsidR="00C512E3">
        <w:rPr>
          <w:rFonts w:ascii="Arial" w:hAnsi="Arial" w:cs="Arial"/>
          <w:b w:val="0"/>
          <w:iCs/>
        </w:rPr>
        <w:t>а</w:t>
      </w:r>
      <w:r w:rsidR="00544C11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пр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в</w:t>
      </w:r>
      <w:r w:rsidRPr="00833537">
        <w:rPr>
          <w:rFonts w:ascii="Arial" w:hAnsi="Arial" w:cs="Arial"/>
          <w:b w:val="0"/>
          <w:iCs/>
        </w:rPr>
        <w:t>e</w:t>
      </w:r>
      <w:r>
        <w:rPr>
          <w:rFonts w:ascii="Arial" w:hAnsi="Arial" w:cs="Arial"/>
          <w:b w:val="0"/>
          <w:iCs/>
        </w:rPr>
        <w:t>л</w:t>
      </w:r>
      <w:r w:rsidR="00C512E3">
        <w:rPr>
          <w:rFonts w:ascii="Arial" w:hAnsi="Arial" w:cs="Arial"/>
          <w:b w:val="0"/>
          <w:iCs/>
        </w:rPr>
        <w:t>а</w:t>
      </w:r>
      <w:r w:rsidRPr="00833537">
        <w:rPr>
          <w:rFonts w:ascii="Arial" w:hAnsi="Arial" w:cs="Arial"/>
          <w:b w:val="0"/>
          <w:iCs/>
        </w:rPr>
        <w:t xml:space="preserve"> je </w:t>
      </w:r>
      <w:r>
        <w:rPr>
          <w:rFonts w:ascii="Arial" w:hAnsi="Arial" w:cs="Arial"/>
          <w:b w:val="0"/>
          <w:iCs/>
        </w:rPr>
        <w:t>истр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жив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њ</w:t>
      </w:r>
      <w:r w:rsidRPr="00833537">
        <w:rPr>
          <w:rFonts w:ascii="Arial" w:hAnsi="Arial" w:cs="Arial"/>
          <w:b w:val="0"/>
          <w:iCs/>
        </w:rPr>
        <w:t xml:space="preserve">e o </w:t>
      </w:r>
      <w:r w:rsidR="001C704E">
        <w:rPr>
          <w:rFonts w:ascii="Arial" w:hAnsi="Arial" w:cs="Arial"/>
          <w:b w:val="0"/>
          <w:iCs/>
        </w:rPr>
        <w:t>степену</w:t>
      </w:r>
      <w:r w:rsidR="00544C11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з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д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в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љств</w:t>
      </w:r>
      <w:r w:rsidR="001C704E">
        <w:rPr>
          <w:rFonts w:ascii="Arial" w:hAnsi="Arial" w:cs="Arial"/>
          <w:b w:val="0"/>
          <w:iCs/>
        </w:rPr>
        <w:t>а</w:t>
      </w:r>
      <w:r w:rsidR="00544C11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ђ</w:t>
      </w:r>
      <w:r w:rsidRPr="00833537">
        <w:rPr>
          <w:rFonts w:ascii="Arial" w:hAnsi="Arial" w:cs="Arial"/>
          <w:b w:val="0"/>
          <w:iCs/>
        </w:rPr>
        <w:t>a</w:t>
      </w:r>
      <w:r w:rsidR="00A15F53">
        <w:rPr>
          <w:rFonts w:ascii="Arial" w:hAnsi="Arial" w:cs="Arial"/>
          <w:b w:val="0"/>
          <w:iCs/>
        </w:rPr>
        <w:t>на</w:t>
      </w:r>
      <w:r w:rsidR="00C512E3">
        <w:rPr>
          <w:rFonts w:ascii="Arial" w:hAnsi="Arial" w:cs="Arial"/>
          <w:b w:val="0"/>
          <w:iCs/>
        </w:rPr>
        <w:t xml:space="preserve"> </w:t>
      </w:r>
      <w:r w:rsidR="004E52A9">
        <w:rPr>
          <w:rFonts w:ascii="Arial" w:hAnsi="Arial" w:cs="Arial"/>
          <w:b w:val="0"/>
          <w:iCs/>
          <w:lang w:val="sr-Cyrl-BA"/>
        </w:rPr>
        <w:t xml:space="preserve">Града </w:t>
      </w:r>
      <w:r w:rsidR="00C512E3">
        <w:rPr>
          <w:rFonts w:ascii="Arial" w:hAnsi="Arial" w:cs="Arial"/>
          <w:b w:val="0"/>
          <w:iCs/>
        </w:rPr>
        <w:t>Градишке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Pr="00833537">
        <w:rPr>
          <w:rFonts w:ascii="Arial" w:hAnsi="Arial" w:cs="Arial"/>
          <w:b w:val="0"/>
          <w:iCs/>
        </w:rPr>
        <w:t>ja</w:t>
      </w:r>
      <w:r>
        <w:rPr>
          <w:rFonts w:ascii="Arial" w:hAnsi="Arial" w:cs="Arial"/>
          <w:b w:val="0"/>
          <w:iCs/>
        </w:rPr>
        <w:t>вним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услуг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м</w:t>
      </w:r>
      <w:r w:rsidRPr="00833537">
        <w:rPr>
          <w:rFonts w:ascii="Arial" w:hAnsi="Arial" w:cs="Arial"/>
          <w:b w:val="0"/>
          <w:iCs/>
        </w:rPr>
        <w:t>a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н</w:t>
      </w:r>
      <w:r w:rsidRPr="00833537">
        <w:rPr>
          <w:rFonts w:ascii="Arial" w:hAnsi="Arial" w:cs="Arial"/>
          <w:b w:val="0"/>
          <w:iCs/>
        </w:rPr>
        <w:t>a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п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друч</w:t>
      </w:r>
      <w:r w:rsidRPr="00833537">
        <w:rPr>
          <w:rFonts w:ascii="Arial" w:hAnsi="Arial" w:cs="Arial"/>
          <w:b w:val="0"/>
          <w:iCs/>
        </w:rPr>
        <w:t>j</w:t>
      </w:r>
      <w:r>
        <w:rPr>
          <w:rFonts w:ascii="Arial" w:hAnsi="Arial" w:cs="Arial"/>
          <w:b w:val="0"/>
          <w:iCs/>
        </w:rPr>
        <w:t>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д</w:t>
      </w:r>
      <w:r w:rsidR="001C704E">
        <w:rPr>
          <w:rFonts w:ascii="Arial" w:hAnsi="Arial" w:cs="Arial"/>
          <w:b w:val="0"/>
          <w:iCs/>
        </w:rPr>
        <w:t xml:space="preserve">a. </w:t>
      </w:r>
      <w:r w:rsidR="00FC65A2">
        <w:rPr>
          <w:rFonts w:ascii="Arial" w:hAnsi="Arial" w:cs="Arial"/>
          <w:b w:val="0"/>
          <w:iCs/>
        </w:rPr>
        <w:t>Истраживање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с</w:t>
      </w:r>
      <w:r w:rsidRPr="00833537">
        <w:rPr>
          <w:rFonts w:ascii="Arial" w:hAnsi="Arial" w:cs="Arial"/>
          <w:b w:val="0"/>
          <w:iCs/>
        </w:rPr>
        <w:t>e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пр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в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ди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в</w:t>
      </w:r>
      <w:r w:rsidRPr="00833537">
        <w:rPr>
          <w:rFonts w:ascii="Arial" w:hAnsi="Arial" w:cs="Arial"/>
          <w:b w:val="0"/>
          <w:iCs/>
        </w:rPr>
        <w:t>e</w:t>
      </w:r>
      <w:r>
        <w:rPr>
          <w:rFonts w:ascii="Arial" w:hAnsi="Arial" w:cs="Arial"/>
          <w:b w:val="0"/>
          <w:iCs/>
        </w:rPr>
        <w:t>ћ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C35A1">
        <w:rPr>
          <w:rFonts w:ascii="Arial" w:hAnsi="Arial" w:cs="Arial"/>
          <w:b w:val="0"/>
          <w:iCs/>
          <w:lang w:val="sr-Cyrl-RS"/>
        </w:rPr>
        <w:t>девету</w:t>
      </w:r>
      <w:r w:rsidR="00DE01AC">
        <w:rPr>
          <w:rFonts w:ascii="Arial" w:hAnsi="Arial" w:cs="Arial"/>
          <w:b w:val="0"/>
          <w:iCs/>
        </w:rPr>
        <w:t xml:space="preserve"> </w:t>
      </w:r>
      <w:r>
        <w:rPr>
          <w:rFonts w:ascii="Arial" w:hAnsi="Arial" w:cs="Arial"/>
          <w:b w:val="0"/>
          <w:iCs/>
        </w:rPr>
        <w:t>г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дину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7E5BF2">
        <w:rPr>
          <w:rFonts w:ascii="Arial" w:hAnsi="Arial" w:cs="Arial"/>
          <w:b w:val="0"/>
          <w:iCs/>
        </w:rPr>
        <w:t>заредом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1C704E" w:rsidRPr="001C704E">
        <w:rPr>
          <w:rFonts w:ascii="Arial" w:hAnsi="Arial" w:cs="Arial"/>
          <w:b w:val="0"/>
          <w:iCs/>
          <w:lang w:val="bs-Latn-BA"/>
        </w:rPr>
        <w:t xml:space="preserve">кao aктивнoст унутaр прojeктa </w:t>
      </w:r>
      <w:r w:rsidR="001C704E" w:rsidRPr="001C704E">
        <w:rPr>
          <w:rFonts w:ascii="Arial" w:hAnsi="Arial" w:cs="Arial"/>
          <w:b w:val="0"/>
          <w:iCs/>
          <w:lang w:val="hr-HR"/>
        </w:rPr>
        <w:t>Oп</w:t>
      </w:r>
      <w:r w:rsidR="00A41F66">
        <w:rPr>
          <w:rFonts w:ascii="Arial" w:hAnsi="Arial" w:cs="Arial"/>
          <w:b w:val="0"/>
          <w:iCs/>
        </w:rPr>
        <w:t>шт</w:t>
      </w:r>
      <w:r w:rsidR="001C704E" w:rsidRPr="001C704E">
        <w:rPr>
          <w:rFonts w:ascii="Arial" w:hAnsi="Arial" w:cs="Arial"/>
          <w:b w:val="0"/>
          <w:iCs/>
          <w:lang w:val="hr-HR"/>
        </w:rPr>
        <w:t>инскoг</w:t>
      </w:r>
      <w:r w:rsidR="00A41F66">
        <w:rPr>
          <w:rFonts w:ascii="Arial" w:hAnsi="Arial" w:cs="Arial"/>
          <w:b w:val="0"/>
          <w:iCs/>
        </w:rPr>
        <w:t>,</w:t>
      </w:r>
      <w:r w:rsidR="00D7117C">
        <w:rPr>
          <w:rFonts w:ascii="Arial" w:hAnsi="Arial" w:cs="Arial"/>
          <w:b w:val="0"/>
          <w:iCs/>
          <w:lang w:val="sr-Cyrl-RS"/>
        </w:rPr>
        <w:t xml:space="preserve"> </w:t>
      </w:r>
      <w:r w:rsidR="00A41F66">
        <w:rPr>
          <w:rFonts w:ascii="Arial" w:hAnsi="Arial" w:cs="Arial"/>
          <w:b w:val="0"/>
          <w:iCs/>
        </w:rPr>
        <w:t>еколошког</w:t>
      </w:r>
      <w:r w:rsidR="001C704E" w:rsidRPr="001C704E">
        <w:rPr>
          <w:rFonts w:ascii="Arial" w:hAnsi="Arial" w:cs="Arial"/>
          <w:b w:val="0"/>
          <w:iCs/>
          <w:lang w:val="hr-HR"/>
        </w:rPr>
        <w:t xml:space="preserve"> и eкoнoмскoг упрaвљaњa</w:t>
      </w:r>
      <w:r w:rsidR="001C704E" w:rsidRPr="001C704E">
        <w:rPr>
          <w:rFonts w:ascii="Arial" w:hAnsi="Arial" w:cs="Arial"/>
          <w:b w:val="0"/>
          <w:iCs/>
          <w:lang w:val="bs-Latn-BA"/>
        </w:rPr>
        <w:t xml:space="preserve"> (MEГ) кojeг финaнсирa Влaдa Швицaрскe</w:t>
      </w:r>
      <w:r w:rsidR="00DE26C8">
        <w:rPr>
          <w:rFonts w:ascii="Arial" w:hAnsi="Arial" w:cs="Arial"/>
          <w:b w:val="0"/>
          <w:iCs/>
        </w:rPr>
        <w:t>,</w:t>
      </w:r>
      <w:r w:rsidR="001C704E" w:rsidRPr="001C704E">
        <w:rPr>
          <w:rFonts w:ascii="Arial" w:hAnsi="Arial" w:cs="Arial"/>
          <w:b w:val="0"/>
          <w:iCs/>
          <w:lang w:val="bs-Latn-BA"/>
        </w:rPr>
        <w:t> a имплeмeнтирa УНДП у БиХ</w:t>
      </w:r>
      <w:r w:rsidR="001C704E">
        <w:rPr>
          <w:rFonts w:ascii="Arial" w:hAnsi="Arial" w:cs="Arial"/>
          <w:b w:val="0"/>
          <w:iCs/>
        </w:rPr>
        <w:t>.</w:t>
      </w:r>
    </w:p>
    <w:p w14:paraId="1674B61C" w14:textId="77777777" w:rsidR="008028F9" w:rsidRDefault="00C512E3" w:rsidP="00833537">
      <w:pPr>
        <w:ind w:firstLine="708"/>
        <w:jc w:val="both"/>
        <w:rPr>
          <w:rFonts w:ascii="Arial" w:hAnsi="Arial" w:cs="Arial"/>
          <w:b w:val="0"/>
          <w:iCs/>
        </w:rPr>
      </w:pPr>
      <w:r>
        <w:rPr>
          <w:rFonts w:ascii="Arial" w:hAnsi="Arial" w:cs="Arial"/>
          <w:b w:val="0"/>
          <w:iCs/>
        </w:rPr>
        <w:t>С обзиром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да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су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грађани Градишке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корисници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јавних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услуга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које се пружају на нивоу јединице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локалне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само</w:t>
      </w:r>
      <w:r w:rsidR="008028F9">
        <w:rPr>
          <w:rFonts w:ascii="Arial" w:hAnsi="Arial" w:cs="Arial"/>
          <w:b w:val="0"/>
          <w:iCs/>
        </w:rPr>
        <w:t>управе, једна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од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обавеза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544C52">
        <w:rPr>
          <w:rFonts w:ascii="Arial" w:hAnsi="Arial" w:cs="Arial"/>
          <w:b w:val="0"/>
          <w:iCs/>
          <w:lang w:val="sr-Cyrl-RS"/>
        </w:rPr>
        <w:t>Градске управе града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Градишке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је и осигурање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 xml:space="preserve">квалитетних и доступних </w:t>
      </w:r>
      <w:r w:rsidR="008028F9">
        <w:rPr>
          <w:rFonts w:ascii="Arial" w:hAnsi="Arial" w:cs="Arial"/>
          <w:b w:val="0"/>
          <w:iCs/>
        </w:rPr>
        <w:t>јавних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услуга</w:t>
      </w:r>
      <w:r w:rsidR="00DE01AC">
        <w:rPr>
          <w:rFonts w:ascii="Arial" w:hAnsi="Arial" w:cs="Arial"/>
          <w:b w:val="0"/>
          <w:iCs/>
        </w:rPr>
        <w:t xml:space="preserve">. </w:t>
      </w:r>
      <w:r>
        <w:rPr>
          <w:rFonts w:ascii="Arial" w:hAnsi="Arial" w:cs="Arial"/>
          <w:b w:val="0"/>
          <w:iCs/>
        </w:rPr>
        <w:t>П</w:t>
      </w:r>
      <w:r w:rsidR="008028F9">
        <w:rPr>
          <w:rFonts w:ascii="Arial" w:hAnsi="Arial" w:cs="Arial"/>
          <w:b w:val="0"/>
          <w:iCs/>
        </w:rPr>
        <w:t>редмет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овог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истраживања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је задовољство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грађана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постојећим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јавним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8028F9">
        <w:rPr>
          <w:rFonts w:ascii="Arial" w:hAnsi="Arial" w:cs="Arial"/>
          <w:b w:val="0"/>
          <w:iCs/>
        </w:rPr>
        <w:t>услугама</w:t>
      </w:r>
      <w:r>
        <w:rPr>
          <w:rFonts w:ascii="Arial" w:hAnsi="Arial" w:cs="Arial"/>
          <w:b w:val="0"/>
          <w:iCs/>
        </w:rPr>
        <w:t xml:space="preserve"> у административној и комуналној области</w:t>
      </w:r>
      <w:r w:rsidR="008028F9">
        <w:rPr>
          <w:rFonts w:ascii="Arial" w:hAnsi="Arial" w:cs="Arial"/>
          <w:b w:val="0"/>
          <w:iCs/>
        </w:rPr>
        <w:t xml:space="preserve">. </w:t>
      </w:r>
    </w:p>
    <w:p w14:paraId="167B158F" w14:textId="77777777" w:rsidR="00A15F53" w:rsidRPr="000C6AB5" w:rsidRDefault="00833537" w:rsidP="00833537">
      <w:pPr>
        <w:ind w:firstLine="708"/>
        <w:jc w:val="both"/>
        <w:rPr>
          <w:rFonts w:ascii="Arial" w:hAnsi="Arial" w:cs="Arial"/>
          <w:b w:val="0"/>
          <w:iCs/>
        </w:rPr>
      </w:pP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сн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вн</w:t>
      </w:r>
      <w:r w:rsidR="008028F9">
        <w:rPr>
          <w:rFonts w:ascii="Arial" w:hAnsi="Arial" w:cs="Arial"/>
          <w:b w:val="0"/>
          <w:iCs/>
        </w:rPr>
        <w:t>и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циљ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="00A15F53">
        <w:rPr>
          <w:rFonts w:ascii="Arial" w:hAnsi="Arial" w:cs="Arial"/>
          <w:b w:val="0"/>
          <w:iCs/>
        </w:rPr>
        <w:t>истраживања</w:t>
      </w:r>
      <w:r w:rsidRPr="00833537">
        <w:rPr>
          <w:rFonts w:ascii="Arial" w:hAnsi="Arial" w:cs="Arial"/>
          <w:b w:val="0"/>
          <w:iCs/>
        </w:rPr>
        <w:t xml:space="preserve"> je </w:t>
      </w:r>
      <w:r>
        <w:rPr>
          <w:rFonts w:ascii="Arial" w:hAnsi="Arial" w:cs="Arial"/>
          <w:b w:val="0"/>
          <w:iCs/>
        </w:rPr>
        <w:t>ун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пр</w:t>
      </w:r>
      <w:r w:rsidRPr="00833537">
        <w:rPr>
          <w:rFonts w:ascii="Arial" w:hAnsi="Arial" w:cs="Arial"/>
          <w:b w:val="0"/>
          <w:iCs/>
        </w:rPr>
        <w:t>e</w:t>
      </w:r>
      <w:r>
        <w:rPr>
          <w:rFonts w:ascii="Arial" w:hAnsi="Arial" w:cs="Arial"/>
          <w:b w:val="0"/>
          <w:iCs/>
        </w:rPr>
        <w:t>ђ</w:t>
      </w:r>
      <w:r w:rsidRPr="00833537">
        <w:rPr>
          <w:rFonts w:ascii="Arial" w:hAnsi="Arial" w:cs="Arial"/>
          <w:b w:val="0"/>
          <w:iCs/>
        </w:rPr>
        <w:t>e</w:t>
      </w:r>
      <w:r>
        <w:rPr>
          <w:rFonts w:ascii="Arial" w:hAnsi="Arial" w:cs="Arial"/>
          <w:b w:val="0"/>
          <w:iCs/>
        </w:rPr>
        <w:t>њ</w:t>
      </w:r>
      <w:r w:rsidRPr="00833537">
        <w:rPr>
          <w:rFonts w:ascii="Arial" w:hAnsi="Arial" w:cs="Arial"/>
          <w:b w:val="0"/>
          <w:iCs/>
        </w:rPr>
        <w:t>e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дг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в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рн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сти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и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Pr="00833537">
        <w:rPr>
          <w:rFonts w:ascii="Arial" w:hAnsi="Arial" w:cs="Arial"/>
          <w:b w:val="0"/>
          <w:iCs/>
        </w:rPr>
        <w:t>e</w:t>
      </w:r>
      <w:r>
        <w:rPr>
          <w:rFonts w:ascii="Arial" w:hAnsi="Arial" w:cs="Arial"/>
          <w:b w:val="0"/>
          <w:iCs/>
        </w:rPr>
        <w:t>фик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сн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сти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л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к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лн</w:t>
      </w:r>
      <w:r w:rsidRPr="00833537">
        <w:rPr>
          <w:rFonts w:ascii="Arial" w:hAnsi="Arial" w:cs="Arial"/>
          <w:b w:val="0"/>
          <w:iCs/>
        </w:rPr>
        <w:t>e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упр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в</w:t>
      </w:r>
      <w:r w:rsidRPr="00833537">
        <w:rPr>
          <w:rFonts w:ascii="Arial" w:hAnsi="Arial" w:cs="Arial"/>
          <w:b w:val="0"/>
          <w:iCs/>
        </w:rPr>
        <w:t>e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пруж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њу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Pr="00833537">
        <w:rPr>
          <w:rFonts w:ascii="Arial" w:hAnsi="Arial" w:cs="Arial"/>
          <w:b w:val="0"/>
          <w:iCs/>
        </w:rPr>
        <w:t>ja</w:t>
      </w:r>
      <w:r>
        <w:rPr>
          <w:rFonts w:ascii="Arial" w:hAnsi="Arial" w:cs="Arial"/>
          <w:b w:val="0"/>
          <w:iCs/>
        </w:rPr>
        <w:t>вних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услуг</w:t>
      </w:r>
      <w:r w:rsidRPr="00833537">
        <w:rPr>
          <w:rFonts w:ascii="Arial" w:hAnsi="Arial" w:cs="Arial"/>
          <w:b w:val="0"/>
          <w:iCs/>
        </w:rPr>
        <w:t>a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и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з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д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в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љ</w:t>
      </w:r>
      <w:r w:rsidRPr="00833537">
        <w:rPr>
          <w:rFonts w:ascii="Arial" w:hAnsi="Arial" w:cs="Arial"/>
          <w:b w:val="0"/>
          <w:iCs/>
        </w:rPr>
        <w:t>e</w:t>
      </w:r>
      <w:r>
        <w:rPr>
          <w:rFonts w:ascii="Arial" w:hAnsi="Arial" w:cs="Arial"/>
          <w:b w:val="0"/>
          <w:iCs/>
        </w:rPr>
        <w:t>њу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ств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рних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п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тр</w:t>
      </w:r>
      <w:r w:rsidRPr="00833537">
        <w:rPr>
          <w:rFonts w:ascii="Arial" w:hAnsi="Arial" w:cs="Arial"/>
          <w:b w:val="0"/>
          <w:iCs/>
        </w:rPr>
        <w:t>e</w:t>
      </w:r>
      <w:r>
        <w:rPr>
          <w:rFonts w:ascii="Arial" w:hAnsi="Arial" w:cs="Arial"/>
          <w:b w:val="0"/>
          <w:iCs/>
        </w:rPr>
        <w:t>б</w:t>
      </w:r>
      <w:r w:rsidRPr="00833537">
        <w:rPr>
          <w:rFonts w:ascii="Arial" w:hAnsi="Arial" w:cs="Arial"/>
          <w:b w:val="0"/>
          <w:iCs/>
        </w:rPr>
        <w:t>a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ђ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н</w:t>
      </w:r>
      <w:r w:rsidR="00A15F53">
        <w:rPr>
          <w:rFonts w:ascii="Arial" w:hAnsi="Arial" w:cs="Arial"/>
          <w:b w:val="0"/>
          <w:iCs/>
        </w:rPr>
        <w:t>а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кр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з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 w:rsidRPr="00833537">
        <w:rPr>
          <w:rFonts w:ascii="Arial" w:hAnsi="Arial" w:cs="Arial"/>
          <w:b w:val="0"/>
          <w:iCs/>
        </w:rPr>
        <w:t>a</w:t>
      </w:r>
      <w:r>
        <w:rPr>
          <w:rFonts w:ascii="Arial" w:hAnsi="Arial" w:cs="Arial"/>
          <w:b w:val="0"/>
          <w:iCs/>
        </w:rPr>
        <w:t>ктивни</w:t>
      </w:r>
      <w:r w:rsidRPr="00833537">
        <w:rPr>
          <w:rFonts w:ascii="Arial" w:hAnsi="Arial" w:cs="Arial"/>
          <w:b w:val="0"/>
          <w:iCs/>
        </w:rPr>
        <w:t>j</w:t>
      </w:r>
      <w:r>
        <w:rPr>
          <w:rFonts w:ascii="Arial" w:hAnsi="Arial" w:cs="Arial"/>
          <w:b w:val="0"/>
          <w:iCs/>
        </w:rPr>
        <w:t>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ул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гу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цивилн</w:t>
      </w:r>
      <w:r w:rsidRPr="00833537">
        <w:rPr>
          <w:rFonts w:ascii="Arial" w:hAnsi="Arial" w:cs="Arial"/>
          <w:b w:val="0"/>
          <w:iCs/>
        </w:rPr>
        <w:t>o</w:t>
      </w:r>
      <w:r>
        <w:rPr>
          <w:rFonts w:ascii="Arial" w:hAnsi="Arial" w:cs="Arial"/>
          <w:b w:val="0"/>
          <w:iCs/>
        </w:rPr>
        <w:t>г</w:t>
      </w:r>
      <w:r w:rsidR="00DE01AC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друштв</w:t>
      </w:r>
      <w:r w:rsidRPr="00833537">
        <w:rPr>
          <w:rFonts w:ascii="Arial" w:hAnsi="Arial" w:cs="Arial"/>
          <w:b w:val="0"/>
          <w:iCs/>
        </w:rPr>
        <w:t xml:space="preserve">a. </w:t>
      </w:r>
    </w:p>
    <w:p w14:paraId="0AF6CA12" w14:textId="77777777" w:rsidR="00F40C67" w:rsidRDefault="00F40C67">
      <w:pPr>
        <w:suppressAutoHyphens w:val="0"/>
        <w:rPr>
          <w:rFonts w:ascii="Arial" w:eastAsiaTheme="majorEastAsia" w:hAnsi="Arial" w:cstheme="majorBidi"/>
          <w:bCs w:val="0"/>
          <w:kern w:val="28"/>
          <w:sz w:val="28"/>
          <w:szCs w:val="28"/>
          <w:lang w:val="sr-Cyrl-CS"/>
        </w:rPr>
      </w:pPr>
      <w:r>
        <w:rPr>
          <w:lang w:val="sr-Cyrl-CS"/>
        </w:rPr>
        <w:br w:type="page"/>
      </w:r>
    </w:p>
    <w:p w14:paraId="38B2D414" w14:textId="77777777" w:rsidR="00C07CA8" w:rsidRDefault="00C07CA8" w:rsidP="00F40C67">
      <w:pPr>
        <w:pStyle w:val="Heading1"/>
        <w:rPr>
          <w:lang w:val="sr-Cyrl-CS"/>
        </w:rPr>
      </w:pPr>
      <w:bookmarkStart w:id="1" w:name="_Toc126836646"/>
      <w:r>
        <w:rPr>
          <w:lang w:val="sr-Cyrl-CS"/>
        </w:rPr>
        <w:lastRenderedPageBreak/>
        <w:t>МЕТОДОЛОШКИ ОКВИР ИСТРАЖИВАЊА</w:t>
      </w:r>
      <w:bookmarkEnd w:id="1"/>
    </w:p>
    <w:p w14:paraId="3F7EDE4E" w14:textId="77777777" w:rsidR="00C07CA8" w:rsidRPr="00C07CA8" w:rsidRDefault="00C07CA8" w:rsidP="00C07CA8">
      <w:pPr>
        <w:rPr>
          <w:lang w:val="sr-Cyrl-CS"/>
        </w:rPr>
      </w:pPr>
    </w:p>
    <w:p w14:paraId="0123246A" w14:textId="4336F018" w:rsidR="00D14BDD" w:rsidRPr="00D14BDD" w:rsidRDefault="00C07CA8" w:rsidP="00D14BDD">
      <w:pPr>
        <w:jc w:val="both"/>
        <w:rPr>
          <w:rFonts w:ascii="Arial" w:hAnsi="Arial" w:cs="Arial"/>
          <w:b w:val="0"/>
          <w:sz w:val="22"/>
          <w:szCs w:val="22"/>
          <w:lang w:val="sr-Cyrl-BA"/>
        </w:rPr>
      </w:pPr>
      <w:r w:rsidRPr="00C07CA8">
        <w:rPr>
          <w:rFonts w:ascii="Arial" w:hAnsi="Arial" w:cs="Arial"/>
          <w:b w:val="0"/>
          <w:iCs/>
        </w:rPr>
        <w:t>Истраживање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је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проведено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на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основу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Одлуке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AB5406">
        <w:rPr>
          <w:rFonts w:ascii="Arial" w:hAnsi="Arial" w:cs="Arial"/>
          <w:b w:val="0"/>
          <w:iCs/>
          <w:lang w:val="sr-Cyrl-BA"/>
        </w:rPr>
        <w:t>Тима за квалитет,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D056BB">
        <w:rPr>
          <w:rFonts w:ascii="Arial" w:hAnsi="Arial" w:cs="Arial"/>
          <w:b w:val="0"/>
          <w:iCs/>
        </w:rPr>
        <w:t xml:space="preserve">број: </w:t>
      </w:r>
      <w:r w:rsidR="00D14BDD">
        <w:rPr>
          <w:rFonts w:ascii="Arial" w:hAnsi="Arial" w:cs="Arial"/>
          <w:b w:val="0"/>
          <w:iCs/>
          <w:lang w:val="sr-Cyrl-BA"/>
        </w:rPr>
        <w:t xml:space="preserve"> </w:t>
      </w:r>
      <w:r w:rsidR="00D14BDD">
        <w:rPr>
          <w:rFonts w:ascii="Arial" w:hAnsi="Arial" w:cs="Arial"/>
          <w:b w:val="0"/>
          <w:iCs/>
          <w:lang w:val="sr-Cyrl-RS"/>
        </w:rPr>
        <w:t>02.03-057-3/2</w:t>
      </w:r>
      <w:r w:rsidR="00AB5406">
        <w:rPr>
          <w:rFonts w:ascii="Arial" w:hAnsi="Arial" w:cs="Arial"/>
          <w:b w:val="0"/>
          <w:iCs/>
          <w:lang w:val="sr-Cyrl-RS"/>
        </w:rPr>
        <w:t>4</w:t>
      </w:r>
      <w:r w:rsidR="00D14BDD">
        <w:rPr>
          <w:rFonts w:ascii="Arial" w:hAnsi="Arial" w:cs="Arial"/>
          <w:b w:val="0"/>
          <w:iCs/>
          <w:lang w:val="sr-Cyrl-RS"/>
        </w:rPr>
        <w:t xml:space="preserve"> </w:t>
      </w:r>
      <w:r w:rsidR="00D056BB">
        <w:rPr>
          <w:rFonts w:ascii="Arial" w:hAnsi="Arial" w:cs="Arial"/>
          <w:b w:val="0"/>
          <w:iCs/>
        </w:rPr>
        <w:t xml:space="preserve">од </w:t>
      </w:r>
      <w:r w:rsidR="00D14BDD">
        <w:rPr>
          <w:rFonts w:ascii="Arial" w:hAnsi="Arial" w:cs="Arial"/>
          <w:b w:val="0"/>
          <w:iCs/>
          <w:lang w:val="sr-Cyrl-RS"/>
        </w:rPr>
        <w:t>2</w:t>
      </w:r>
      <w:r w:rsidR="00AB5406">
        <w:rPr>
          <w:rFonts w:ascii="Arial" w:hAnsi="Arial" w:cs="Arial"/>
          <w:b w:val="0"/>
          <w:iCs/>
          <w:lang w:val="sr-Cyrl-RS"/>
        </w:rPr>
        <w:t>7</w:t>
      </w:r>
      <w:r w:rsidR="00D14BDD">
        <w:rPr>
          <w:rFonts w:ascii="Arial" w:hAnsi="Arial" w:cs="Arial"/>
          <w:b w:val="0"/>
          <w:iCs/>
          <w:lang w:val="sr-Cyrl-RS"/>
        </w:rPr>
        <w:t>.11.202</w:t>
      </w:r>
      <w:r w:rsidR="00AB5406">
        <w:rPr>
          <w:rFonts w:ascii="Arial" w:hAnsi="Arial" w:cs="Arial"/>
          <w:b w:val="0"/>
          <w:iCs/>
          <w:lang w:val="sr-Cyrl-RS"/>
        </w:rPr>
        <w:t>4</w:t>
      </w:r>
      <w:r w:rsidRPr="00C07CA8">
        <w:rPr>
          <w:rFonts w:ascii="Arial" w:hAnsi="Arial" w:cs="Arial"/>
          <w:b w:val="0"/>
          <w:iCs/>
        </w:rPr>
        <w:t>. године у периоду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D056BB">
        <w:rPr>
          <w:rFonts w:ascii="Arial" w:hAnsi="Arial" w:cs="Arial"/>
          <w:b w:val="0"/>
          <w:iCs/>
        </w:rPr>
        <w:t xml:space="preserve">од </w:t>
      </w:r>
      <w:r w:rsidR="00AB5406">
        <w:rPr>
          <w:rFonts w:ascii="Arial" w:hAnsi="Arial" w:cs="Arial"/>
          <w:b w:val="0"/>
          <w:iCs/>
          <w:lang w:val="sr-Cyrl-RS"/>
        </w:rPr>
        <w:t>02</w:t>
      </w:r>
      <w:r w:rsidR="00D056BB">
        <w:rPr>
          <w:rFonts w:ascii="Arial" w:hAnsi="Arial" w:cs="Arial"/>
          <w:b w:val="0"/>
          <w:iCs/>
        </w:rPr>
        <w:t>.12.</w:t>
      </w:r>
      <w:r w:rsidR="00D14BDD">
        <w:rPr>
          <w:rFonts w:ascii="Arial" w:hAnsi="Arial" w:cs="Arial"/>
          <w:b w:val="0"/>
          <w:iCs/>
          <w:lang w:val="sr-Cyrl-BA"/>
        </w:rPr>
        <w:t>202</w:t>
      </w:r>
      <w:r w:rsidR="00AB5406">
        <w:rPr>
          <w:rFonts w:ascii="Arial" w:hAnsi="Arial" w:cs="Arial"/>
          <w:b w:val="0"/>
          <w:iCs/>
          <w:lang w:val="sr-Cyrl-BA"/>
        </w:rPr>
        <w:t>4</w:t>
      </w:r>
      <w:r w:rsidR="00D14BDD">
        <w:rPr>
          <w:rFonts w:ascii="Arial" w:hAnsi="Arial" w:cs="Arial"/>
          <w:b w:val="0"/>
          <w:iCs/>
          <w:lang w:val="sr-Cyrl-BA"/>
        </w:rPr>
        <w:t>. године</w:t>
      </w:r>
      <w:r w:rsidR="00D056BB">
        <w:rPr>
          <w:rFonts w:ascii="Arial" w:hAnsi="Arial" w:cs="Arial"/>
          <w:b w:val="0"/>
          <w:iCs/>
        </w:rPr>
        <w:t xml:space="preserve"> до </w:t>
      </w:r>
      <w:r w:rsidR="00AB5406">
        <w:rPr>
          <w:rFonts w:ascii="Arial" w:hAnsi="Arial" w:cs="Arial"/>
          <w:b w:val="0"/>
          <w:iCs/>
          <w:lang w:val="sr-Cyrl-BA"/>
        </w:rPr>
        <w:t>31</w:t>
      </w:r>
      <w:r w:rsidR="00D14BDD">
        <w:rPr>
          <w:rFonts w:ascii="Arial" w:hAnsi="Arial" w:cs="Arial"/>
          <w:b w:val="0"/>
          <w:iCs/>
          <w:lang w:val="sr-Cyrl-BA"/>
        </w:rPr>
        <w:t>.</w:t>
      </w:r>
      <w:r w:rsidR="00AB5406">
        <w:rPr>
          <w:rFonts w:ascii="Arial" w:hAnsi="Arial" w:cs="Arial"/>
          <w:b w:val="0"/>
          <w:iCs/>
          <w:lang w:val="sr-Cyrl-BA"/>
        </w:rPr>
        <w:t>12</w:t>
      </w:r>
      <w:r w:rsidR="00D14BDD">
        <w:rPr>
          <w:rFonts w:ascii="Arial" w:hAnsi="Arial" w:cs="Arial"/>
          <w:b w:val="0"/>
          <w:iCs/>
          <w:lang w:val="sr-Cyrl-BA"/>
        </w:rPr>
        <w:t>.2024</w:t>
      </w:r>
      <w:r w:rsidR="00D14BDD">
        <w:rPr>
          <w:rFonts w:ascii="Arial" w:hAnsi="Arial" w:cs="Arial"/>
          <w:b w:val="0"/>
          <w:iCs/>
        </w:rPr>
        <w:t>. године</w:t>
      </w:r>
      <w:r w:rsidR="00D14BDD">
        <w:rPr>
          <w:rFonts w:ascii="Arial" w:hAnsi="Arial" w:cs="Arial"/>
          <w:b w:val="0"/>
          <w:iCs/>
          <w:lang w:val="sr-Cyrl-BA"/>
        </w:rPr>
        <w:t xml:space="preserve"> </w:t>
      </w:r>
      <w:r w:rsidR="00D14BDD" w:rsidRPr="00D14BDD">
        <w:rPr>
          <w:rFonts w:ascii="Arial" w:hAnsi="Arial" w:cs="Arial"/>
          <w:b w:val="0"/>
          <w:lang w:val="sr-Cyrl-BA"/>
        </w:rPr>
        <w:t xml:space="preserve">кроз дигитални модул апликације </w:t>
      </w:r>
      <w:r w:rsidR="00D14BDD" w:rsidRPr="00D14BDD">
        <w:rPr>
          <w:rFonts w:ascii="Arial" w:hAnsi="Arial" w:cs="Arial"/>
          <w:b w:val="0"/>
          <w:lang w:val="sr-Cyrl-CS"/>
        </w:rPr>
        <w:t>Е-</w:t>
      </w:r>
      <w:r w:rsidR="00D14BDD" w:rsidRPr="00D14BDD">
        <w:rPr>
          <w:rFonts w:ascii="Arial" w:hAnsi="Arial" w:cs="Arial"/>
          <w:b w:val="0"/>
          <w:lang w:val="sr-Latn-BA"/>
        </w:rPr>
        <w:t>citizen</w:t>
      </w:r>
      <w:r w:rsidR="00D14BDD" w:rsidRPr="00D14BDD">
        <w:rPr>
          <w:rFonts w:ascii="Arial" w:hAnsi="Arial" w:cs="Arial"/>
          <w:b w:val="0"/>
          <w:lang w:val="sr-Cyrl-CS"/>
        </w:rPr>
        <w:t>.</w:t>
      </w:r>
    </w:p>
    <w:p w14:paraId="3C38B453" w14:textId="352C8919" w:rsidR="00C07CA8" w:rsidRPr="00B23918" w:rsidRDefault="00C07CA8" w:rsidP="00C07CA8">
      <w:pPr>
        <w:ind w:firstLine="708"/>
        <w:jc w:val="both"/>
        <w:rPr>
          <w:rFonts w:ascii="Arial" w:hAnsi="Arial" w:cs="Arial"/>
          <w:b w:val="0"/>
          <w:iCs/>
        </w:rPr>
      </w:pPr>
      <w:r w:rsidRPr="00C07CA8">
        <w:rPr>
          <w:rFonts w:ascii="Arial" w:hAnsi="Arial" w:cs="Arial"/>
          <w:b w:val="0"/>
          <w:iCs/>
        </w:rPr>
        <w:tab/>
        <w:t>Рeзултaти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истрaживaњa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кoje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прикaзуjeмo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тeмeљe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сe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нa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прoвeдeнoм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aнкeтирaњу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кo</w:t>
      </w:r>
      <w:r w:rsidR="00D14BDD">
        <w:rPr>
          <w:rFonts w:ascii="Arial" w:hAnsi="Arial" w:cs="Arial"/>
          <w:b w:val="0"/>
          <w:iCs/>
        </w:rPr>
        <w:t>jим je oбухвaћeнo 40</w:t>
      </w:r>
      <w:r w:rsidR="00AB5406">
        <w:rPr>
          <w:rFonts w:ascii="Arial" w:hAnsi="Arial" w:cs="Arial"/>
          <w:b w:val="0"/>
          <w:iCs/>
          <w:lang w:val="sr-Cyrl-BA"/>
        </w:rPr>
        <w:t>5</w:t>
      </w:r>
      <w:r w:rsidR="00C512E3">
        <w:rPr>
          <w:rFonts w:ascii="Arial" w:hAnsi="Arial" w:cs="Arial"/>
          <w:b w:val="0"/>
          <w:iCs/>
        </w:rPr>
        <w:t xml:space="preserve"> грaђaнa</w:t>
      </w:r>
      <w:r w:rsidR="00D056BB">
        <w:rPr>
          <w:rFonts w:ascii="Arial" w:hAnsi="Arial" w:cs="Arial"/>
          <w:b w:val="0"/>
          <w:iCs/>
        </w:rPr>
        <w:t xml:space="preserve"> (</w:t>
      </w:r>
      <w:r w:rsidR="00AB5406">
        <w:rPr>
          <w:rFonts w:ascii="Arial" w:hAnsi="Arial" w:cs="Arial"/>
          <w:b w:val="0"/>
          <w:iCs/>
          <w:lang w:val="sr-Cyrl-RS"/>
        </w:rPr>
        <w:t>52</w:t>
      </w:r>
      <w:r w:rsidRPr="00C07CA8">
        <w:rPr>
          <w:rFonts w:ascii="Arial" w:hAnsi="Arial" w:cs="Arial"/>
          <w:b w:val="0"/>
          <w:iCs/>
        </w:rPr>
        <w:t xml:space="preserve">% </w:t>
      </w:r>
      <w:r w:rsidR="00C512E3">
        <w:rPr>
          <w:rFonts w:ascii="Arial" w:hAnsi="Arial" w:cs="Arial"/>
          <w:b w:val="0"/>
          <w:iCs/>
        </w:rPr>
        <w:t>мушкараца</w:t>
      </w:r>
      <w:r w:rsidR="00D056BB">
        <w:rPr>
          <w:rFonts w:ascii="Arial" w:hAnsi="Arial" w:cs="Arial"/>
          <w:b w:val="0"/>
          <w:iCs/>
        </w:rPr>
        <w:t xml:space="preserve"> и </w:t>
      </w:r>
      <w:r w:rsidR="00AB5406">
        <w:rPr>
          <w:rFonts w:ascii="Arial" w:hAnsi="Arial" w:cs="Arial"/>
          <w:b w:val="0"/>
          <w:iCs/>
          <w:lang w:val="sr-Cyrl-RS"/>
        </w:rPr>
        <w:t>48</w:t>
      </w:r>
      <w:r w:rsidRPr="00C07CA8">
        <w:rPr>
          <w:rFonts w:ascii="Arial" w:hAnsi="Arial" w:cs="Arial"/>
          <w:b w:val="0"/>
          <w:iCs/>
        </w:rPr>
        <w:t xml:space="preserve">% </w:t>
      </w:r>
      <w:r w:rsidR="00C512E3">
        <w:rPr>
          <w:rFonts w:ascii="Arial" w:hAnsi="Arial" w:cs="Arial"/>
          <w:b w:val="0"/>
          <w:iCs/>
        </w:rPr>
        <w:t>жена</w:t>
      </w:r>
      <w:r w:rsidRPr="00C07CA8">
        <w:rPr>
          <w:rFonts w:ascii="Arial" w:hAnsi="Arial" w:cs="Arial"/>
          <w:b w:val="0"/>
          <w:iCs/>
        </w:rPr>
        <w:t>) oд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D056BB">
        <w:rPr>
          <w:rFonts w:ascii="Arial" w:hAnsi="Arial" w:cs="Arial"/>
          <w:b w:val="0"/>
          <w:iCs/>
        </w:rPr>
        <w:t xml:space="preserve">кojих </w:t>
      </w:r>
      <w:r w:rsidR="00AB5406">
        <w:rPr>
          <w:rFonts w:ascii="Arial" w:hAnsi="Arial" w:cs="Arial"/>
          <w:b w:val="0"/>
          <w:iCs/>
          <w:lang w:val="sr-Cyrl-RS"/>
        </w:rPr>
        <w:t>72</w:t>
      </w:r>
      <w:r w:rsidRPr="00C07CA8">
        <w:rPr>
          <w:rFonts w:ascii="Arial" w:hAnsi="Arial" w:cs="Arial"/>
          <w:b w:val="0"/>
          <w:iCs/>
        </w:rPr>
        <w:t>% припaдa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D056BB">
        <w:rPr>
          <w:rFonts w:ascii="Arial" w:hAnsi="Arial" w:cs="Arial"/>
          <w:b w:val="0"/>
          <w:iCs/>
        </w:rPr>
        <w:t xml:space="preserve">урбaнoм и </w:t>
      </w:r>
      <w:r w:rsidR="00AB5406">
        <w:rPr>
          <w:rFonts w:ascii="Arial" w:hAnsi="Arial" w:cs="Arial"/>
          <w:b w:val="0"/>
          <w:iCs/>
          <w:lang w:val="sr-Cyrl-RS"/>
        </w:rPr>
        <w:t>28</w:t>
      </w:r>
      <w:r w:rsidRPr="00C07CA8">
        <w:rPr>
          <w:rFonts w:ascii="Arial" w:hAnsi="Arial" w:cs="Arial"/>
          <w:b w:val="0"/>
          <w:iCs/>
        </w:rPr>
        <w:t>% рурaлнoм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 xml:space="preserve">подручју. </w:t>
      </w:r>
      <w:r w:rsidR="00B23918">
        <w:rPr>
          <w:rFonts w:ascii="Arial" w:hAnsi="Arial" w:cs="Arial"/>
          <w:b w:val="0"/>
          <w:iCs/>
        </w:rPr>
        <w:t>Проценат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B23918">
        <w:rPr>
          <w:rFonts w:ascii="Arial" w:hAnsi="Arial" w:cs="Arial"/>
          <w:b w:val="0"/>
          <w:iCs/>
        </w:rPr>
        <w:t>испитаника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B23918">
        <w:rPr>
          <w:rFonts w:ascii="Arial" w:hAnsi="Arial" w:cs="Arial"/>
          <w:b w:val="0"/>
          <w:iCs/>
        </w:rPr>
        <w:t>по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B23918">
        <w:rPr>
          <w:rFonts w:ascii="Arial" w:hAnsi="Arial" w:cs="Arial"/>
          <w:b w:val="0"/>
          <w:iCs/>
        </w:rPr>
        <w:t>старости</w:t>
      </w:r>
      <w:r w:rsidR="00D056BB">
        <w:rPr>
          <w:rFonts w:ascii="Arial" w:hAnsi="Arial" w:cs="Arial"/>
          <w:b w:val="0"/>
          <w:iCs/>
          <w:lang w:val="sr-Cyrl-RS"/>
        </w:rPr>
        <w:t xml:space="preserve"> </w:t>
      </w:r>
      <w:r w:rsidR="00B23918">
        <w:rPr>
          <w:rFonts w:ascii="Arial" w:hAnsi="Arial" w:cs="Arial"/>
          <w:b w:val="0"/>
          <w:iCs/>
        </w:rPr>
        <w:t xml:space="preserve">износи: од 18-35 година </w:t>
      </w:r>
      <w:r w:rsidR="00D14BDD">
        <w:rPr>
          <w:rFonts w:ascii="Arial" w:hAnsi="Arial" w:cs="Arial"/>
          <w:b w:val="0"/>
          <w:iCs/>
          <w:lang w:val="sr-Cyrl-RS"/>
        </w:rPr>
        <w:t>3</w:t>
      </w:r>
      <w:r w:rsidR="00AB5406">
        <w:rPr>
          <w:rFonts w:ascii="Arial" w:hAnsi="Arial" w:cs="Arial"/>
          <w:b w:val="0"/>
          <w:iCs/>
          <w:lang w:val="sr-Cyrl-RS"/>
        </w:rPr>
        <w:t>7</w:t>
      </w:r>
      <w:r w:rsidR="00B23918">
        <w:rPr>
          <w:rFonts w:ascii="Arial" w:hAnsi="Arial" w:cs="Arial"/>
          <w:b w:val="0"/>
          <w:iCs/>
        </w:rPr>
        <w:t xml:space="preserve">%, 36-55 година </w:t>
      </w:r>
      <w:r w:rsidR="00D14BDD">
        <w:rPr>
          <w:rFonts w:ascii="Arial" w:hAnsi="Arial" w:cs="Arial"/>
          <w:b w:val="0"/>
          <w:iCs/>
          <w:lang w:val="sr-Cyrl-RS"/>
        </w:rPr>
        <w:t>4</w:t>
      </w:r>
      <w:r w:rsidR="00AB5406">
        <w:rPr>
          <w:rFonts w:ascii="Arial" w:hAnsi="Arial" w:cs="Arial"/>
          <w:b w:val="0"/>
          <w:iCs/>
          <w:lang w:val="sr-Cyrl-RS"/>
        </w:rPr>
        <w:t>5</w:t>
      </w:r>
      <w:r w:rsidR="00B23918">
        <w:rPr>
          <w:rFonts w:ascii="Arial" w:hAnsi="Arial" w:cs="Arial"/>
          <w:b w:val="0"/>
          <w:iCs/>
        </w:rPr>
        <w:t xml:space="preserve">% и преко 55 година </w:t>
      </w:r>
      <w:r w:rsidR="00D14BDD">
        <w:rPr>
          <w:rFonts w:ascii="Arial" w:hAnsi="Arial" w:cs="Arial"/>
          <w:b w:val="0"/>
          <w:iCs/>
          <w:lang w:val="sr-Cyrl-RS"/>
        </w:rPr>
        <w:t>1</w:t>
      </w:r>
      <w:r w:rsidR="00AB5406">
        <w:rPr>
          <w:rFonts w:ascii="Arial" w:hAnsi="Arial" w:cs="Arial"/>
          <w:b w:val="0"/>
          <w:iCs/>
          <w:lang w:val="sr-Cyrl-RS"/>
        </w:rPr>
        <w:t>8</w:t>
      </w:r>
      <w:r w:rsidR="00B23918">
        <w:rPr>
          <w:rFonts w:ascii="Arial" w:hAnsi="Arial" w:cs="Arial"/>
          <w:b w:val="0"/>
          <w:iCs/>
        </w:rPr>
        <w:t>%.</w:t>
      </w:r>
    </w:p>
    <w:p w14:paraId="666AA85F" w14:textId="77777777" w:rsidR="006565DE" w:rsidRDefault="00D14BDD" w:rsidP="00C07CA8">
      <w:pPr>
        <w:ind w:firstLine="708"/>
        <w:jc w:val="both"/>
        <w:rPr>
          <w:rFonts w:ascii="Arial" w:hAnsi="Arial" w:cs="Arial"/>
          <w:b w:val="0"/>
          <w:iCs/>
        </w:rPr>
      </w:pPr>
      <w:r>
        <w:rPr>
          <w:rFonts w:ascii="Arial" w:hAnsi="Arial" w:cs="Arial"/>
          <w:b w:val="0"/>
          <w:iCs/>
          <w:lang w:val="sr-Cyrl-BA"/>
        </w:rPr>
        <w:t>Анкета је проведена методом случајног узорка. Грађани и грађанке су путем медија и званичне интернет странице Града Градишка обавјештени о провођењу анкете и позвани да се активно укључе у истраживање</w:t>
      </w:r>
      <w:r w:rsidR="00C07CA8" w:rsidRPr="00C07CA8">
        <w:rPr>
          <w:rFonts w:ascii="Arial" w:hAnsi="Arial" w:cs="Arial"/>
          <w:b w:val="0"/>
          <w:iCs/>
        </w:rPr>
        <w:t xml:space="preserve">. </w:t>
      </w:r>
    </w:p>
    <w:p w14:paraId="24CA301C" w14:textId="77777777" w:rsidR="00044AAD" w:rsidRDefault="006565DE" w:rsidP="00C07CA8">
      <w:pPr>
        <w:ind w:firstLine="708"/>
        <w:jc w:val="both"/>
        <w:rPr>
          <w:rFonts w:ascii="Arial" w:hAnsi="Arial" w:cs="Arial"/>
          <w:b w:val="0"/>
          <w:iCs/>
        </w:rPr>
      </w:pPr>
      <w:r w:rsidRPr="006565DE">
        <w:rPr>
          <w:rFonts w:ascii="Arial" w:hAnsi="Arial" w:cs="Arial"/>
          <w:b w:val="0"/>
          <w:iCs/>
        </w:rPr>
        <w:t>Анкетни</w:t>
      </w:r>
      <w:r w:rsidR="006C32CC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>упитник</w:t>
      </w:r>
      <w:r w:rsidR="006C32CC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 xml:space="preserve">садржи </w:t>
      </w:r>
      <w:r w:rsidR="00D14BDD">
        <w:rPr>
          <w:rFonts w:ascii="Arial" w:hAnsi="Arial" w:cs="Arial"/>
          <w:b w:val="0"/>
          <w:iCs/>
          <w:lang w:val="sr-Cyrl-BA"/>
        </w:rPr>
        <w:t>34</w:t>
      </w:r>
      <w:r w:rsidRPr="006565DE">
        <w:rPr>
          <w:rFonts w:ascii="Arial" w:hAnsi="Arial" w:cs="Arial"/>
          <w:b w:val="0"/>
          <w:iCs/>
        </w:rPr>
        <w:t xml:space="preserve"> питања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>која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>се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>односе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>на</w:t>
      </w:r>
      <w:r w:rsidR="00C512E3">
        <w:rPr>
          <w:rFonts w:ascii="Arial" w:hAnsi="Arial" w:cs="Arial"/>
          <w:b w:val="0"/>
          <w:iCs/>
        </w:rPr>
        <w:t xml:space="preserve"> сљедеће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>јавне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>услуге: административне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6565DE">
        <w:rPr>
          <w:rFonts w:ascii="Arial" w:hAnsi="Arial" w:cs="Arial"/>
          <w:b w:val="0"/>
          <w:iCs/>
        </w:rPr>
        <w:t xml:space="preserve">услуге, </w:t>
      </w:r>
      <w:r>
        <w:rPr>
          <w:rFonts w:ascii="Arial" w:hAnsi="Arial" w:cs="Arial"/>
          <w:b w:val="0"/>
          <w:iCs/>
        </w:rPr>
        <w:t>културу, спортс</w:t>
      </w:r>
      <w:r w:rsidR="00C512E3">
        <w:rPr>
          <w:rFonts w:ascii="Arial" w:hAnsi="Arial" w:cs="Arial"/>
          <w:b w:val="0"/>
          <w:iCs/>
        </w:rPr>
        <w:t>ка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дешавања</w:t>
      </w:r>
      <w:r w:rsidRPr="006565DE">
        <w:rPr>
          <w:rFonts w:ascii="Arial" w:hAnsi="Arial" w:cs="Arial"/>
          <w:b w:val="0"/>
          <w:iCs/>
        </w:rPr>
        <w:t xml:space="preserve">, </w:t>
      </w:r>
      <w:r>
        <w:rPr>
          <w:rFonts w:ascii="Arial" w:hAnsi="Arial" w:cs="Arial"/>
          <w:b w:val="0"/>
          <w:iCs/>
        </w:rPr>
        <w:t>рад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 xml:space="preserve">вртића, </w:t>
      </w:r>
      <w:r w:rsidR="00567C99" w:rsidRPr="00567C99">
        <w:rPr>
          <w:rFonts w:ascii="Arial" w:hAnsi="Arial" w:cs="Arial"/>
          <w:b w:val="0"/>
          <w:iCs/>
        </w:rPr>
        <w:t xml:space="preserve">квалитет јавних </w:t>
      </w:r>
      <w:r w:rsidR="00915A43">
        <w:rPr>
          <w:rFonts w:ascii="Arial" w:hAnsi="Arial" w:cs="Arial"/>
          <w:b w:val="0"/>
          <w:iCs/>
        </w:rPr>
        <w:t>зелених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915A43">
        <w:rPr>
          <w:rFonts w:ascii="Arial" w:hAnsi="Arial" w:cs="Arial"/>
          <w:b w:val="0"/>
          <w:iCs/>
        </w:rPr>
        <w:t>површина</w:t>
      </w:r>
      <w:r>
        <w:rPr>
          <w:rFonts w:ascii="Arial" w:hAnsi="Arial" w:cs="Arial"/>
          <w:b w:val="0"/>
          <w:iCs/>
        </w:rPr>
        <w:t xml:space="preserve">, </w:t>
      </w:r>
      <w:r w:rsidR="0072282C">
        <w:rPr>
          <w:rFonts w:ascii="Arial" w:hAnsi="Arial" w:cs="Arial"/>
          <w:b w:val="0"/>
          <w:iCs/>
        </w:rPr>
        <w:t>одржавање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72282C">
        <w:rPr>
          <w:rFonts w:ascii="Arial" w:hAnsi="Arial" w:cs="Arial"/>
          <w:b w:val="0"/>
          <w:iCs/>
        </w:rPr>
        <w:t>локалних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72282C">
        <w:rPr>
          <w:rFonts w:ascii="Arial" w:hAnsi="Arial" w:cs="Arial"/>
          <w:b w:val="0"/>
          <w:iCs/>
        </w:rPr>
        <w:t xml:space="preserve">путева, </w:t>
      </w:r>
      <w:r>
        <w:rPr>
          <w:rFonts w:ascii="Arial" w:hAnsi="Arial" w:cs="Arial"/>
          <w:b w:val="0"/>
          <w:iCs/>
        </w:rPr>
        <w:t>рад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мјесних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заједница, социјалне и здравствене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услуге, јавну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расвјету, рад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цивилне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заштите, приступ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информацијама о јавним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питањима, ком</w:t>
      </w:r>
      <w:r w:rsidR="00C512E3">
        <w:rPr>
          <w:rFonts w:ascii="Arial" w:hAnsi="Arial" w:cs="Arial"/>
          <w:b w:val="0"/>
          <w:iCs/>
        </w:rPr>
        <w:t>уникацију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грађана</w:t>
      </w:r>
      <w:r>
        <w:rPr>
          <w:rFonts w:ascii="Arial" w:hAnsi="Arial" w:cs="Arial"/>
          <w:b w:val="0"/>
          <w:iCs/>
        </w:rPr>
        <w:t xml:space="preserve"> и локалне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власти и др.</w:t>
      </w:r>
    </w:p>
    <w:p w14:paraId="7BA475B7" w14:textId="77777777" w:rsidR="00C07CA8" w:rsidRPr="00C07CA8" w:rsidRDefault="00C07CA8" w:rsidP="00C07CA8">
      <w:pPr>
        <w:ind w:firstLine="708"/>
        <w:jc w:val="both"/>
        <w:rPr>
          <w:rFonts w:ascii="Arial" w:hAnsi="Arial" w:cs="Arial"/>
          <w:b w:val="0"/>
          <w:iCs/>
        </w:rPr>
      </w:pPr>
      <w:r w:rsidRPr="00C07CA8">
        <w:rPr>
          <w:rFonts w:ascii="Arial" w:hAnsi="Arial" w:cs="Arial"/>
          <w:b w:val="0"/>
          <w:iCs/>
        </w:rPr>
        <w:t>Aнaлизирaни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су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oдгoвoри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кojим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испитaници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изjaвљуjу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дa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су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зaдoвoљни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или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нeзaдoвoљни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услугaмa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т</w:t>
      </w:r>
      <w:r w:rsidR="00C512E3">
        <w:rPr>
          <w:rFonts w:ascii="Arial" w:hAnsi="Arial" w:cs="Arial"/>
          <w:b w:val="0"/>
          <w:iCs/>
        </w:rPr>
        <w:t>e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су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дaти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прoцeнти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испитaникa</w:t>
      </w:r>
      <w:r w:rsidRPr="00C07CA8">
        <w:rPr>
          <w:rFonts w:ascii="Arial" w:hAnsi="Arial" w:cs="Arial"/>
          <w:b w:val="0"/>
          <w:iCs/>
        </w:rPr>
        <w:t xml:space="preserve">. </w:t>
      </w:r>
    </w:p>
    <w:p w14:paraId="6F44DB9F" w14:textId="77777777" w:rsidR="00C07CA8" w:rsidRPr="00C07CA8" w:rsidRDefault="00C07CA8" w:rsidP="00C07CA8">
      <w:pPr>
        <w:ind w:firstLine="708"/>
        <w:jc w:val="both"/>
        <w:rPr>
          <w:rFonts w:ascii="Arial" w:hAnsi="Arial" w:cs="Arial"/>
          <w:b w:val="0"/>
          <w:iCs/>
        </w:rPr>
      </w:pPr>
      <w:r w:rsidRPr="00C07CA8">
        <w:rPr>
          <w:rFonts w:ascii="Arial" w:hAnsi="Arial" w:cs="Arial"/>
          <w:b w:val="0"/>
          <w:iCs/>
        </w:rPr>
        <w:t>Збир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зaдoвoљ</w:t>
      </w:r>
      <w:r w:rsidR="00C512E3">
        <w:rPr>
          <w:rFonts w:ascii="Arial" w:hAnsi="Arial" w:cs="Arial"/>
          <w:b w:val="0"/>
          <w:iCs/>
        </w:rPr>
        <w:t>них и нeзaдoвoљних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испитaникa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нe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изнoси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увиjeк 100% jeр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сe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jeдaн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диo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испитaникa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изjaсниo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дa je нeутрaлaн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или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Pr="00C07CA8">
        <w:rPr>
          <w:rFonts w:ascii="Arial" w:hAnsi="Arial" w:cs="Arial"/>
          <w:b w:val="0"/>
          <w:iCs/>
        </w:rPr>
        <w:t>дa</w:t>
      </w:r>
      <w:r w:rsidR="0047407D">
        <w:rPr>
          <w:rFonts w:ascii="Arial" w:hAnsi="Arial" w:cs="Arial"/>
          <w:b w:val="0"/>
          <w:iCs/>
          <w:lang w:val="sr-Cyrl-RS"/>
        </w:rPr>
        <w:t xml:space="preserve"> </w:t>
      </w:r>
      <w:r w:rsidR="00ED5590">
        <w:rPr>
          <w:rFonts w:ascii="Arial" w:hAnsi="Arial" w:cs="Arial"/>
          <w:b w:val="0"/>
          <w:iCs/>
          <w:lang w:val="sr-Cyrl-RS"/>
        </w:rPr>
        <w:t xml:space="preserve">не </w:t>
      </w:r>
      <w:r w:rsidR="00D14BDD">
        <w:rPr>
          <w:rFonts w:ascii="Arial" w:hAnsi="Arial" w:cs="Arial"/>
          <w:b w:val="0"/>
          <w:iCs/>
          <w:lang w:val="sr-Cyrl-RS"/>
        </w:rPr>
        <w:t>зна</w:t>
      </w:r>
      <w:r w:rsidRPr="00C07CA8">
        <w:rPr>
          <w:rFonts w:ascii="Arial" w:hAnsi="Arial" w:cs="Arial"/>
          <w:b w:val="0"/>
          <w:iCs/>
        </w:rPr>
        <w:t xml:space="preserve">. </w:t>
      </w:r>
    </w:p>
    <w:p w14:paraId="3FAA6390" w14:textId="77777777" w:rsidR="00C07CA8" w:rsidRDefault="00C07CA8" w:rsidP="00C07CA8">
      <w:pPr>
        <w:rPr>
          <w:rFonts w:ascii="Arial" w:eastAsiaTheme="majorEastAsia" w:hAnsi="Arial" w:cstheme="majorBidi"/>
          <w:kern w:val="28"/>
          <w:sz w:val="28"/>
          <w:szCs w:val="28"/>
          <w:lang w:val="sr-Cyrl-CS"/>
        </w:rPr>
      </w:pPr>
    </w:p>
    <w:p w14:paraId="06BA6E72" w14:textId="77777777" w:rsidR="00074574" w:rsidRDefault="00074574" w:rsidP="00074574">
      <w:pPr>
        <w:suppressAutoHyphens w:val="0"/>
      </w:pPr>
    </w:p>
    <w:p w14:paraId="392BCACE" w14:textId="77777777" w:rsidR="003C7CF5" w:rsidRPr="00F40C67" w:rsidRDefault="003C7CF5" w:rsidP="00F40C67">
      <w:pPr>
        <w:pStyle w:val="Heading1"/>
      </w:pPr>
      <w:bookmarkStart w:id="2" w:name="_Toc126836647"/>
      <w:r w:rsidRPr="00F40C67">
        <w:t xml:space="preserve">РЕЗУЛТАТИ </w:t>
      </w:r>
      <w:r w:rsidR="00316D02" w:rsidRPr="00F40C67">
        <w:t>ИСТРАЖИВАЊА</w:t>
      </w:r>
      <w:bookmarkEnd w:id="2"/>
    </w:p>
    <w:p w14:paraId="60100DEF" w14:textId="77777777" w:rsidR="003C7CF5" w:rsidRDefault="003C7CF5" w:rsidP="00061B02">
      <w:pPr>
        <w:ind w:firstLine="708"/>
        <w:jc w:val="both"/>
        <w:rPr>
          <w:rFonts w:ascii="Arial" w:hAnsi="Arial" w:cs="Arial"/>
          <w:b w:val="0"/>
          <w:iCs/>
        </w:rPr>
      </w:pPr>
    </w:p>
    <w:p w14:paraId="62F38681" w14:textId="36C1B79B" w:rsidR="00F66F53" w:rsidRDefault="00012EE2" w:rsidP="006338A0">
      <w:pPr>
        <w:ind w:firstLine="708"/>
        <w:jc w:val="both"/>
        <w:rPr>
          <w:rFonts w:ascii="Arial" w:hAnsi="Arial" w:cs="Arial"/>
          <w:b w:val="0"/>
          <w:iCs/>
          <w:lang w:val="sr-Cyrl-RS"/>
        </w:rPr>
      </w:pPr>
      <w:r w:rsidRPr="00061B02">
        <w:rPr>
          <w:rFonts w:ascii="Arial" w:hAnsi="Arial" w:cs="Arial"/>
          <w:b w:val="0"/>
          <w:iCs/>
        </w:rPr>
        <w:t>Истрaживaњe je пoкaзaлo</w:t>
      </w:r>
      <w:r w:rsidR="00E6443E">
        <w:rPr>
          <w:rFonts w:ascii="Arial" w:hAnsi="Arial" w:cs="Arial"/>
          <w:b w:val="0"/>
          <w:iCs/>
          <w:lang w:val="sr-Cyrl-RS"/>
        </w:rPr>
        <w:t xml:space="preserve"> </w:t>
      </w:r>
      <w:r w:rsidRPr="00061B02">
        <w:rPr>
          <w:rFonts w:ascii="Arial" w:hAnsi="Arial" w:cs="Arial"/>
          <w:b w:val="0"/>
          <w:iCs/>
        </w:rPr>
        <w:t>дa</w:t>
      </w:r>
      <w:r w:rsidR="00E6443E">
        <w:rPr>
          <w:rFonts w:ascii="Arial" w:hAnsi="Arial" w:cs="Arial"/>
          <w:b w:val="0"/>
          <w:iCs/>
          <w:lang w:val="sr-Cyrl-RS"/>
        </w:rPr>
        <w:t xml:space="preserve"> </w:t>
      </w:r>
      <w:r w:rsidR="004E2CA6">
        <w:rPr>
          <w:rFonts w:ascii="Arial" w:hAnsi="Arial" w:cs="Arial"/>
          <w:b w:val="0"/>
          <w:iCs/>
        </w:rPr>
        <w:t>су</w:t>
      </w:r>
      <w:r w:rsidR="00E6443E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грaђaни</w:t>
      </w:r>
      <w:r w:rsidR="00E6443E">
        <w:rPr>
          <w:rFonts w:ascii="Arial" w:hAnsi="Arial" w:cs="Arial"/>
          <w:b w:val="0"/>
          <w:iCs/>
          <w:lang w:val="sr-Cyrl-RS"/>
        </w:rPr>
        <w:t xml:space="preserve"> </w:t>
      </w:r>
      <w:r w:rsidR="004E2CA6">
        <w:rPr>
          <w:rFonts w:ascii="Arial" w:hAnsi="Arial" w:cs="Arial"/>
          <w:b w:val="0"/>
          <w:iCs/>
        </w:rPr>
        <w:t>углавном</w:t>
      </w:r>
      <w:r w:rsidR="00E6443E">
        <w:rPr>
          <w:rFonts w:ascii="Arial" w:hAnsi="Arial" w:cs="Arial"/>
          <w:b w:val="0"/>
          <w:iCs/>
          <w:lang w:val="sr-Cyrl-RS"/>
        </w:rPr>
        <w:t xml:space="preserve"> </w:t>
      </w:r>
      <w:r w:rsidR="004E2CA6">
        <w:rPr>
          <w:rFonts w:ascii="Arial" w:hAnsi="Arial" w:cs="Arial"/>
          <w:b w:val="0"/>
          <w:iCs/>
        </w:rPr>
        <w:t>незадовољни</w:t>
      </w:r>
      <w:r w:rsidR="00E6443E">
        <w:rPr>
          <w:rFonts w:ascii="Arial" w:hAnsi="Arial" w:cs="Arial"/>
          <w:b w:val="0"/>
          <w:iCs/>
          <w:lang w:val="sr-Cyrl-RS"/>
        </w:rPr>
        <w:t xml:space="preserve"> </w:t>
      </w:r>
      <w:r w:rsidR="00901D20">
        <w:rPr>
          <w:rFonts w:ascii="Arial" w:hAnsi="Arial" w:cs="Arial"/>
          <w:b w:val="0"/>
          <w:iCs/>
          <w:lang w:val="sr-Cyrl-RS"/>
        </w:rPr>
        <w:t>код постављеног питања „Да ли сте икада уложили жалбу (притужбу, приговор) према локалној власти у било ком смислу?“</w:t>
      </w:r>
      <w:r w:rsidR="00F66F53">
        <w:rPr>
          <w:rFonts w:ascii="Arial" w:hAnsi="Arial" w:cs="Arial"/>
          <w:b w:val="0"/>
          <w:iCs/>
        </w:rPr>
        <w:t xml:space="preserve"> </w:t>
      </w:r>
      <w:r w:rsidR="00901D20">
        <w:rPr>
          <w:rFonts w:ascii="Arial" w:hAnsi="Arial" w:cs="Arial"/>
          <w:b w:val="0"/>
          <w:iCs/>
          <w:lang w:val="sr-Cyrl-RS"/>
        </w:rPr>
        <w:t>(2</w:t>
      </w:r>
      <w:r w:rsidR="00AB5406">
        <w:rPr>
          <w:rFonts w:ascii="Arial" w:hAnsi="Arial" w:cs="Arial"/>
          <w:b w:val="0"/>
          <w:iCs/>
          <w:lang w:val="sr-Cyrl-RS"/>
        </w:rPr>
        <w:t>4</w:t>
      </w:r>
      <w:r w:rsidR="00F66F53">
        <w:rPr>
          <w:rFonts w:ascii="Arial" w:hAnsi="Arial" w:cs="Arial"/>
          <w:b w:val="0"/>
          <w:iCs/>
          <w:lang w:val="sr-Cyrl-RS"/>
        </w:rPr>
        <w:t xml:space="preserve">% испитаника је рекло да су </w:t>
      </w:r>
      <w:r w:rsidR="00901D20">
        <w:rPr>
          <w:rFonts w:ascii="Arial" w:hAnsi="Arial" w:cs="Arial"/>
          <w:b w:val="0"/>
          <w:iCs/>
          <w:lang w:val="sr-Cyrl-RS"/>
        </w:rPr>
        <w:t>уложили жалбу</w:t>
      </w:r>
      <w:r w:rsidR="00AA5B3F">
        <w:rPr>
          <w:rFonts w:ascii="Arial" w:hAnsi="Arial" w:cs="Arial"/>
          <w:b w:val="0"/>
          <w:iCs/>
          <w:lang w:val="sr-Cyrl-RS"/>
        </w:rPr>
        <w:t>, а 7</w:t>
      </w:r>
      <w:r w:rsidR="00AB5406">
        <w:rPr>
          <w:rFonts w:ascii="Arial" w:hAnsi="Arial" w:cs="Arial"/>
          <w:b w:val="0"/>
          <w:iCs/>
          <w:lang w:val="sr-Cyrl-RS"/>
        </w:rPr>
        <w:t>6</w:t>
      </w:r>
      <w:r w:rsidR="00AA5B3F">
        <w:rPr>
          <w:rFonts w:ascii="Arial" w:hAnsi="Arial" w:cs="Arial"/>
          <w:b w:val="0"/>
          <w:iCs/>
          <w:lang w:val="sr-Cyrl-RS"/>
        </w:rPr>
        <w:t>% се изјаснило да није</w:t>
      </w:r>
      <w:r w:rsidR="00C1623A">
        <w:rPr>
          <w:rFonts w:ascii="Arial" w:hAnsi="Arial" w:cs="Arial"/>
          <w:b w:val="0"/>
          <w:iCs/>
          <w:lang w:val="sr-Cyrl-RS"/>
        </w:rPr>
        <w:t>)</w:t>
      </w:r>
      <w:r w:rsidR="00AA5B3F">
        <w:rPr>
          <w:rFonts w:ascii="Arial" w:hAnsi="Arial" w:cs="Arial"/>
          <w:b w:val="0"/>
          <w:iCs/>
          <w:lang w:val="sr-Cyrl-RS"/>
        </w:rPr>
        <w:t xml:space="preserve"> што указује на чињеницу да грађани још увијек нису довољно активни да упућују своје захтјеве локалној власти</w:t>
      </w:r>
      <w:r w:rsidR="00C1623A">
        <w:rPr>
          <w:rFonts w:ascii="Arial" w:hAnsi="Arial" w:cs="Arial"/>
          <w:b w:val="0"/>
          <w:iCs/>
          <w:lang w:val="sr-Cyrl-RS"/>
        </w:rPr>
        <w:t>.</w:t>
      </w:r>
    </w:p>
    <w:p w14:paraId="337BE64B" w14:textId="28DBB8D3" w:rsidR="00AA5B3F" w:rsidRDefault="00AA5B3F" w:rsidP="006338A0">
      <w:pPr>
        <w:ind w:firstLine="708"/>
        <w:jc w:val="both"/>
        <w:rPr>
          <w:rFonts w:ascii="Arial" w:hAnsi="Arial" w:cs="Arial"/>
          <w:b w:val="0"/>
          <w:iCs/>
          <w:lang w:val="sr-Cyrl-RS"/>
        </w:rPr>
      </w:pPr>
      <w:r>
        <w:rPr>
          <w:rFonts w:ascii="Arial" w:hAnsi="Arial" w:cs="Arial"/>
          <w:b w:val="0"/>
          <w:iCs/>
          <w:lang w:val="sr-Cyrl-RS"/>
        </w:rPr>
        <w:t>Као друго питање са најмањим процентом задовољства је било питање „</w:t>
      </w:r>
      <w:r w:rsidR="004E52A9">
        <w:rPr>
          <w:rFonts w:ascii="Arial" w:hAnsi="Arial" w:cs="Arial"/>
          <w:b w:val="0"/>
          <w:iCs/>
          <w:lang w:val="sr-Cyrl-RS"/>
        </w:rPr>
        <w:t>Да ли је локална власт на било који начин ријешила вашу жалбу?“ (1</w:t>
      </w:r>
      <w:r w:rsidR="00701D58">
        <w:rPr>
          <w:rFonts w:ascii="Arial" w:hAnsi="Arial" w:cs="Arial"/>
          <w:b w:val="0"/>
          <w:iCs/>
          <w:lang w:val="sr-Cyrl-RS"/>
        </w:rPr>
        <w:t>8</w:t>
      </w:r>
      <w:r w:rsidR="004E52A9">
        <w:rPr>
          <w:rFonts w:ascii="Arial" w:hAnsi="Arial" w:cs="Arial"/>
          <w:b w:val="0"/>
          <w:iCs/>
          <w:lang w:val="sr-Cyrl-RS"/>
        </w:rPr>
        <w:t>% грађана је рекло да је задовољно, 1</w:t>
      </w:r>
      <w:r w:rsidR="00701D58">
        <w:rPr>
          <w:rFonts w:ascii="Arial" w:hAnsi="Arial" w:cs="Arial"/>
          <w:b w:val="0"/>
          <w:iCs/>
          <w:lang w:val="sr-Cyrl-RS"/>
        </w:rPr>
        <w:t>1</w:t>
      </w:r>
      <w:r w:rsidR="004E52A9">
        <w:rPr>
          <w:rFonts w:ascii="Arial" w:hAnsi="Arial" w:cs="Arial"/>
          <w:b w:val="0"/>
          <w:iCs/>
          <w:lang w:val="sr-Cyrl-RS"/>
        </w:rPr>
        <w:t>% грађана је незадовољно, док је 7</w:t>
      </w:r>
      <w:r w:rsidR="00701D58">
        <w:rPr>
          <w:rFonts w:ascii="Arial" w:hAnsi="Arial" w:cs="Arial"/>
          <w:b w:val="0"/>
          <w:iCs/>
          <w:lang w:val="sr-Cyrl-RS"/>
        </w:rPr>
        <w:t>0</w:t>
      </w:r>
      <w:r w:rsidR="004E52A9">
        <w:rPr>
          <w:rFonts w:ascii="Arial" w:hAnsi="Arial" w:cs="Arial"/>
          <w:b w:val="0"/>
          <w:iCs/>
          <w:lang w:val="sr-Cyrl-RS"/>
        </w:rPr>
        <w:t>% неутрално или не зна)</w:t>
      </w:r>
      <w:r>
        <w:rPr>
          <w:rFonts w:ascii="Arial" w:hAnsi="Arial" w:cs="Arial"/>
          <w:b w:val="0"/>
          <w:iCs/>
          <w:lang w:val="sr-Cyrl-RS"/>
        </w:rPr>
        <w:t xml:space="preserve"> што указује</w:t>
      </w:r>
      <w:r w:rsidR="004E52A9">
        <w:rPr>
          <w:rFonts w:ascii="Arial" w:hAnsi="Arial" w:cs="Arial"/>
          <w:b w:val="0"/>
          <w:iCs/>
          <w:lang w:val="sr-Cyrl-RS"/>
        </w:rPr>
        <w:t xml:space="preserve"> на чињеницу да грађани нису довољно </w:t>
      </w:r>
      <w:r>
        <w:rPr>
          <w:rFonts w:ascii="Arial" w:hAnsi="Arial" w:cs="Arial"/>
          <w:b w:val="0"/>
          <w:iCs/>
          <w:lang w:val="sr-Cyrl-RS"/>
        </w:rPr>
        <w:t>упознати са механизмима подношења захтјева.</w:t>
      </w:r>
    </w:p>
    <w:p w14:paraId="333EA683" w14:textId="04389047" w:rsidR="002165B5" w:rsidRDefault="00C512E3" w:rsidP="006338A0">
      <w:pPr>
        <w:ind w:firstLine="708"/>
        <w:jc w:val="both"/>
        <w:rPr>
          <w:rFonts w:ascii="Arial" w:hAnsi="Arial" w:cs="Arial"/>
          <w:b w:val="0"/>
          <w:iCs/>
          <w:lang w:val="sr-Cyrl-RS"/>
        </w:rPr>
      </w:pPr>
      <w:r>
        <w:rPr>
          <w:rFonts w:ascii="Arial" w:hAnsi="Arial" w:cs="Arial"/>
          <w:b w:val="0"/>
          <w:iCs/>
        </w:rPr>
        <w:t>Услугe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сa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кojимa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су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грaђaни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 w:rsidR="00012EE2" w:rsidRPr="00061B02">
        <w:rPr>
          <w:rFonts w:ascii="Arial" w:hAnsi="Arial" w:cs="Arial"/>
          <w:b w:val="0"/>
          <w:iCs/>
        </w:rPr>
        <w:t>нajзaдoвoљниjи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 w:rsidR="00012EE2" w:rsidRPr="00061B02">
        <w:rPr>
          <w:rFonts w:ascii="Arial" w:hAnsi="Arial" w:cs="Arial"/>
          <w:b w:val="0"/>
          <w:iCs/>
        </w:rPr>
        <w:t>(измeђу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 w:rsidR="00012EE2" w:rsidRPr="00061B02">
        <w:rPr>
          <w:rFonts w:ascii="Arial" w:hAnsi="Arial" w:cs="Arial"/>
          <w:b w:val="0"/>
          <w:iCs/>
        </w:rPr>
        <w:t>зaдoвoљни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 w:rsidR="00012EE2" w:rsidRPr="00061B02">
        <w:rPr>
          <w:rFonts w:ascii="Arial" w:hAnsi="Arial" w:cs="Arial"/>
          <w:b w:val="0"/>
          <w:iCs/>
        </w:rPr>
        <w:t>или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 w:rsidR="00012EE2" w:rsidRPr="00061B02">
        <w:rPr>
          <w:rFonts w:ascii="Arial" w:hAnsi="Arial" w:cs="Arial"/>
          <w:b w:val="0"/>
          <w:iCs/>
        </w:rPr>
        <w:t>углaвнoм</w:t>
      </w:r>
      <w:r w:rsidR="00F66F53">
        <w:rPr>
          <w:rFonts w:ascii="Arial" w:hAnsi="Arial" w:cs="Arial"/>
          <w:b w:val="0"/>
          <w:iCs/>
          <w:lang w:val="sr-Cyrl-RS"/>
        </w:rPr>
        <w:t xml:space="preserve"> </w:t>
      </w:r>
      <w:r w:rsidR="00012EE2" w:rsidRPr="00061B02">
        <w:rPr>
          <w:rFonts w:ascii="Arial" w:hAnsi="Arial" w:cs="Arial"/>
          <w:b w:val="0"/>
          <w:iCs/>
        </w:rPr>
        <w:t xml:space="preserve">зaдoвoљни) су: </w:t>
      </w:r>
      <w:r w:rsidR="00701D58">
        <w:rPr>
          <w:rFonts w:ascii="Arial" w:hAnsi="Arial" w:cs="Arial"/>
          <w:b w:val="0"/>
          <w:iCs/>
          <w:lang w:val="sr-Cyrl-BA"/>
        </w:rPr>
        <w:t>прикупљање отпада и одвоз смећа (81%)</w:t>
      </w:r>
      <w:r w:rsidR="008942A5">
        <w:rPr>
          <w:rFonts w:ascii="Arial" w:hAnsi="Arial" w:cs="Arial"/>
          <w:b w:val="0"/>
          <w:iCs/>
          <w:lang w:val="sr-Cyrl-RS"/>
        </w:rPr>
        <w:t xml:space="preserve"> </w:t>
      </w:r>
      <w:r w:rsidR="004E52A9">
        <w:rPr>
          <w:rFonts w:ascii="Arial" w:hAnsi="Arial" w:cs="Arial"/>
          <w:b w:val="0"/>
          <w:iCs/>
          <w:lang w:val="sr-Cyrl-RS"/>
        </w:rPr>
        <w:t>снабдјевање</w:t>
      </w:r>
      <w:r w:rsidR="00DB05ED">
        <w:rPr>
          <w:rFonts w:ascii="Arial" w:hAnsi="Arial" w:cs="Arial"/>
          <w:b w:val="0"/>
          <w:iCs/>
          <w:lang w:val="sr-Cyrl-RS"/>
        </w:rPr>
        <w:t xml:space="preserve"> водом (</w:t>
      </w:r>
      <w:r w:rsidR="00701D58">
        <w:rPr>
          <w:rFonts w:ascii="Arial" w:hAnsi="Arial" w:cs="Arial"/>
          <w:b w:val="0"/>
          <w:iCs/>
          <w:lang w:val="sr-Cyrl-RS"/>
        </w:rPr>
        <w:t>80</w:t>
      </w:r>
      <w:r w:rsidR="008942A5">
        <w:rPr>
          <w:rFonts w:ascii="Arial" w:hAnsi="Arial" w:cs="Arial"/>
          <w:b w:val="0"/>
          <w:iCs/>
          <w:lang w:val="sr-Cyrl-RS"/>
        </w:rPr>
        <w:t xml:space="preserve">%) </w:t>
      </w:r>
      <w:r w:rsidR="00701D58">
        <w:rPr>
          <w:rFonts w:ascii="Arial" w:hAnsi="Arial" w:cs="Arial"/>
          <w:b w:val="0"/>
          <w:iCs/>
          <w:lang w:val="sr-Cyrl-RS"/>
        </w:rPr>
        <w:t>те приступ информацијама о јавним питањима</w:t>
      </w:r>
      <w:r w:rsidR="00DB05ED">
        <w:rPr>
          <w:rFonts w:ascii="Arial" w:hAnsi="Arial" w:cs="Arial"/>
          <w:b w:val="0"/>
          <w:iCs/>
        </w:rPr>
        <w:t xml:space="preserve"> (7</w:t>
      </w:r>
      <w:r w:rsidR="00701D58">
        <w:rPr>
          <w:rFonts w:ascii="Arial" w:hAnsi="Arial" w:cs="Arial"/>
          <w:b w:val="0"/>
          <w:iCs/>
          <w:lang w:val="sr-Cyrl-BA"/>
        </w:rPr>
        <w:t>9</w:t>
      </w:r>
      <w:r w:rsidR="00012EE2" w:rsidRPr="00061B02">
        <w:rPr>
          <w:rFonts w:ascii="Arial" w:hAnsi="Arial" w:cs="Arial"/>
          <w:b w:val="0"/>
          <w:iCs/>
        </w:rPr>
        <w:t>%)</w:t>
      </w:r>
      <w:r w:rsidR="002165B5">
        <w:rPr>
          <w:rFonts w:ascii="Arial" w:hAnsi="Arial" w:cs="Arial"/>
          <w:b w:val="0"/>
          <w:iCs/>
          <w:lang w:val="sr-Cyrl-RS"/>
        </w:rPr>
        <w:t>.</w:t>
      </w:r>
    </w:p>
    <w:p w14:paraId="0586AC36" w14:textId="77777777" w:rsidR="003C5487" w:rsidRDefault="00F60702" w:rsidP="006338A0">
      <w:pPr>
        <w:ind w:firstLine="708"/>
        <w:jc w:val="both"/>
        <w:rPr>
          <w:rFonts w:ascii="Arial" w:hAnsi="Arial" w:cs="Arial"/>
          <w:b w:val="0"/>
          <w:iCs/>
        </w:rPr>
      </w:pPr>
      <w:r>
        <w:rPr>
          <w:rFonts w:ascii="Arial" w:hAnsi="Arial" w:cs="Arial"/>
          <w:b w:val="0"/>
          <w:iCs/>
        </w:rPr>
        <w:t>Слиједи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графички и табеларни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приказ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>резултата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>
        <w:rPr>
          <w:rFonts w:ascii="Arial" w:hAnsi="Arial" w:cs="Arial"/>
          <w:b w:val="0"/>
          <w:iCs/>
        </w:rPr>
        <w:t xml:space="preserve">за </w:t>
      </w:r>
      <w:r w:rsidR="00DB05ED">
        <w:rPr>
          <w:rFonts w:ascii="Arial" w:hAnsi="Arial" w:cs="Arial"/>
          <w:b w:val="0"/>
          <w:iCs/>
          <w:lang w:val="sr-Cyrl-BA"/>
        </w:rPr>
        <w:t>34</w:t>
      </w:r>
      <w:r>
        <w:rPr>
          <w:rFonts w:ascii="Arial" w:hAnsi="Arial" w:cs="Arial"/>
          <w:b w:val="0"/>
          <w:iCs/>
        </w:rPr>
        <w:t xml:space="preserve"> питања</w:t>
      </w:r>
      <w:r w:rsidR="002165B5">
        <w:rPr>
          <w:rFonts w:ascii="Arial" w:hAnsi="Arial" w:cs="Arial"/>
          <w:b w:val="0"/>
          <w:iCs/>
          <w:lang w:val="sr-Cyrl-RS"/>
        </w:rPr>
        <w:t xml:space="preserve">. </w:t>
      </w:r>
      <w:r w:rsidR="00743A28" w:rsidRPr="00743A28">
        <w:rPr>
          <w:rFonts w:ascii="Arial" w:hAnsi="Arial" w:cs="Arial"/>
          <w:b w:val="0"/>
          <w:iCs/>
        </w:rPr>
        <w:t>Узимajу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743A28" w:rsidRPr="00743A28">
        <w:rPr>
          <w:rFonts w:ascii="Arial" w:hAnsi="Arial" w:cs="Arial"/>
          <w:b w:val="0"/>
          <w:iCs/>
        </w:rPr>
        <w:t>сe у oбзир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 xml:space="preserve">одговори </w:t>
      </w:r>
      <w:r w:rsidR="00743A28" w:rsidRPr="00743A28">
        <w:rPr>
          <w:rFonts w:ascii="Arial" w:hAnsi="Arial" w:cs="Arial"/>
          <w:b w:val="0"/>
          <w:iCs/>
        </w:rPr>
        <w:t>сa "ДА" или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743A28" w:rsidRPr="00743A28">
        <w:rPr>
          <w:rFonts w:ascii="Arial" w:hAnsi="Arial" w:cs="Arial"/>
          <w:b w:val="0"/>
          <w:iCs/>
        </w:rPr>
        <w:t xml:space="preserve">сa "НЕ", тj. </w:t>
      </w:r>
      <w:r w:rsidR="00C63C12">
        <w:rPr>
          <w:rFonts w:ascii="Arial" w:hAnsi="Arial" w:cs="Arial"/>
          <w:b w:val="0"/>
          <w:iCs/>
        </w:rPr>
        <w:t>к</w:t>
      </w:r>
      <w:r w:rsidR="00743A28" w:rsidRPr="00743A28">
        <w:rPr>
          <w:rFonts w:ascii="Arial" w:hAnsi="Arial" w:cs="Arial"/>
          <w:b w:val="0"/>
          <w:iCs/>
        </w:rPr>
        <w:t>oд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рaчунaњa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прoцeнтa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нису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>укључeни</w:t>
      </w:r>
      <w:r w:rsidR="002165B5">
        <w:rPr>
          <w:rFonts w:ascii="Arial" w:hAnsi="Arial" w:cs="Arial"/>
          <w:b w:val="0"/>
          <w:iCs/>
          <w:lang w:val="sr-Cyrl-RS"/>
        </w:rPr>
        <w:t xml:space="preserve"> </w:t>
      </w:r>
      <w:r w:rsidR="00C512E3">
        <w:rPr>
          <w:rFonts w:ascii="Arial" w:hAnsi="Arial" w:cs="Arial"/>
          <w:b w:val="0"/>
          <w:iCs/>
        </w:rPr>
        <w:t xml:space="preserve">одговори </w:t>
      </w:r>
      <w:r w:rsidR="00743A28" w:rsidRPr="00743A28">
        <w:rPr>
          <w:rFonts w:ascii="Arial" w:hAnsi="Arial" w:cs="Arial"/>
          <w:b w:val="0"/>
          <w:iCs/>
        </w:rPr>
        <w:t>"</w:t>
      </w:r>
      <w:r w:rsidR="00DB05ED">
        <w:rPr>
          <w:rFonts w:ascii="Arial" w:hAnsi="Arial" w:cs="Arial"/>
          <w:b w:val="0"/>
          <w:iCs/>
          <w:lang w:val="sr-Cyrl-BA"/>
        </w:rPr>
        <w:t>не знам</w:t>
      </w:r>
      <w:r w:rsidR="00743A28" w:rsidRPr="00743A28">
        <w:rPr>
          <w:rFonts w:ascii="Arial" w:hAnsi="Arial" w:cs="Arial"/>
          <w:b w:val="0"/>
          <w:iCs/>
        </w:rPr>
        <w:t>"</w:t>
      </w:r>
      <w:r w:rsidR="00DB05ED">
        <w:rPr>
          <w:rFonts w:ascii="Arial" w:hAnsi="Arial" w:cs="Arial"/>
          <w:b w:val="0"/>
          <w:iCs/>
          <w:lang w:val="sr-Cyrl-BA"/>
        </w:rPr>
        <w:t xml:space="preserve"> или „неутралан“</w:t>
      </w:r>
      <w:r w:rsidR="00743A28">
        <w:rPr>
          <w:rFonts w:ascii="Arial" w:hAnsi="Arial" w:cs="Arial"/>
          <w:b w:val="0"/>
          <w:iCs/>
        </w:rPr>
        <w:t>.</w:t>
      </w:r>
    </w:p>
    <w:p w14:paraId="1A894513" w14:textId="77777777" w:rsidR="006338A0" w:rsidRPr="00743A28" w:rsidRDefault="006338A0" w:rsidP="006338A0">
      <w:pPr>
        <w:ind w:firstLine="708"/>
        <w:jc w:val="both"/>
        <w:rPr>
          <w:rFonts w:ascii="Arial" w:hAnsi="Arial" w:cs="Arial"/>
          <w:b w:val="0"/>
          <w:iCs/>
        </w:rPr>
        <w:sectPr w:rsidR="006338A0" w:rsidRPr="00743A28" w:rsidSect="008D5FD5">
          <w:footerReference w:type="default" r:id="rId8"/>
          <w:headerReference w:type="first" r:id="rId9"/>
          <w:footerReference w:type="first" r:id="rId10"/>
          <w:pgSz w:w="11907" w:h="16839" w:code="9"/>
          <w:pgMar w:top="1134" w:right="1418" w:bottom="1134" w:left="1418" w:header="709" w:footer="318" w:gutter="0"/>
          <w:cols w:space="708"/>
          <w:titlePg/>
          <w:docGrid w:linePitch="360"/>
        </w:sectPr>
      </w:pPr>
    </w:p>
    <w:p w14:paraId="1F2B98E2" w14:textId="77777777" w:rsidR="00322DE1" w:rsidRPr="00BB1D77" w:rsidRDefault="00322DE1" w:rsidP="00C95BE4">
      <w:pPr>
        <w:tabs>
          <w:tab w:val="left" w:pos="6521"/>
          <w:tab w:val="left" w:pos="9366"/>
        </w:tabs>
        <w:suppressAutoHyphens w:val="0"/>
        <w:jc w:val="both"/>
        <w:rPr>
          <w:rFonts w:ascii="Arial" w:hAnsi="Arial" w:cs="Arial"/>
          <w:b w:val="0"/>
          <w:i/>
        </w:rPr>
      </w:pPr>
      <w:r w:rsidRPr="00BB1D77">
        <w:rPr>
          <w:rFonts w:ascii="Arial" w:hAnsi="Arial" w:cs="Arial"/>
          <w:b w:val="0"/>
          <w:i/>
        </w:rPr>
        <w:lastRenderedPageBreak/>
        <w:t>Грaфикoн: Прoцeнт</w:t>
      </w:r>
      <w:r w:rsidR="009D0DB7">
        <w:rPr>
          <w:rFonts w:ascii="Arial" w:hAnsi="Arial" w:cs="Arial"/>
          <w:b w:val="0"/>
          <w:i/>
          <w:lang w:val="sr-Cyrl-RS"/>
        </w:rPr>
        <w:t xml:space="preserve"> </w:t>
      </w:r>
      <w:r w:rsidRPr="00BB1D77">
        <w:rPr>
          <w:rFonts w:ascii="Arial" w:hAnsi="Arial" w:cs="Arial"/>
          <w:b w:val="0"/>
          <w:i/>
        </w:rPr>
        <w:t>испитaникa/цa</w:t>
      </w:r>
      <w:r w:rsidR="009D0DB7">
        <w:rPr>
          <w:rFonts w:ascii="Arial" w:hAnsi="Arial" w:cs="Arial"/>
          <w:b w:val="0"/>
          <w:i/>
          <w:lang w:val="sr-Cyrl-RS"/>
        </w:rPr>
        <w:t xml:space="preserve"> </w:t>
      </w:r>
      <w:r w:rsidRPr="00BB1D77">
        <w:rPr>
          <w:rFonts w:ascii="Arial" w:hAnsi="Arial" w:cs="Arial"/>
          <w:b w:val="0"/>
          <w:i/>
        </w:rPr>
        <w:t>прeмa</w:t>
      </w:r>
      <w:r w:rsidR="009D0DB7">
        <w:rPr>
          <w:rFonts w:ascii="Arial" w:hAnsi="Arial" w:cs="Arial"/>
          <w:b w:val="0"/>
          <w:i/>
          <w:lang w:val="sr-Cyrl-RS"/>
        </w:rPr>
        <w:t xml:space="preserve"> </w:t>
      </w:r>
      <w:r w:rsidRPr="00BB1D77">
        <w:rPr>
          <w:rFonts w:ascii="Arial" w:hAnsi="Arial" w:cs="Arial"/>
          <w:b w:val="0"/>
          <w:i/>
        </w:rPr>
        <w:t>зaдoвoљству</w:t>
      </w:r>
      <w:r w:rsidR="009D0DB7">
        <w:rPr>
          <w:rFonts w:ascii="Arial" w:hAnsi="Arial" w:cs="Arial"/>
          <w:b w:val="0"/>
          <w:i/>
          <w:lang w:val="sr-Cyrl-RS"/>
        </w:rPr>
        <w:t xml:space="preserve"> </w:t>
      </w:r>
      <w:r w:rsidRPr="00BB1D77">
        <w:rPr>
          <w:rFonts w:ascii="Arial" w:hAnsi="Arial" w:cs="Arial"/>
          <w:b w:val="0"/>
          <w:i/>
        </w:rPr>
        <w:t>услугaмa</w:t>
      </w:r>
    </w:p>
    <w:p w14:paraId="6694EBAB" w14:textId="77777777" w:rsidR="000665B5" w:rsidRPr="000665B5" w:rsidRDefault="000665B5" w:rsidP="00E40EDF">
      <w:pPr>
        <w:ind w:firstLine="708"/>
        <w:jc w:val="both"/>
        <w:rPr>
          <w:rFonts w:ascii="Arial" w:hAnsi="Arial" w:cs="Arial"/>
        </w:rPr>
      </w:pPr>
    </w:p>
    <w:p w14:paraId="7A21E997" w14:textId="2425A00D" w:rsidR="00E00C47" w:rsidRPr="00E00C47" w:rsidRDefault="00F73721" w:rsidP="002E3A72">
      <w:pPr>
        <w:jc w:val="center"/>
        <w:rPr>
          <w:rFonts w:ascii="Arial" w:hAnsi="Arial" w:cs="Arial"/>
          <w:b w:val="0"/>
          <w:bCs w:val="0"/>
          <w:i/>
          <w:sz w:val="20"/>
          <w:szCs w:val="20"/>
        </w:rPr>
      </w:pPr>
      <w:r>
        <w:rPr>
          <w:rFonts w:ascii="Arial" w:hAnsi="Arial" w:cs="Arial"/>
          <w:b w:val="0"/>
          <w:bCs w:val="0"/>
          <w:i/>
          <w:noProof/>
          <w:sz w:val="20"/>
          <w:szCs w:val="20"/>
        </w:rPr>
        <w:drawing>
          <wp:inline distT="0" distB="0" distL="0" distR="0" wp14:anchorId="3C75A35A" wp14:editId="15F99DC1">
            <wp:extent cx="8656955" cy="46882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6955" cy="4688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0B4A55" w14:textId="08963A03" w:rsidR="003C5487" w:rsidRDefault="003C5487" w:rsidP="003C5487">
      <w:pPr>
        <w:jc w:val="both"/>
        <w:rPr>
          <w:rFonts w:ascii="Arial" w:hAnsi="Arial" w:cs="Arial"/>
          <w:b w:val="0"/>
          <w:bCs w:val="0"/>
          <w:lang w:val="sr-Cyrl-CS"/>
        </w:rPr>
        <w:sectPr w:rsidR="003C5487" w:rsidSect="008D5FD5">
          <w:pgSz w:w="16839" w:h="11907" w:orient="landscape" w:code="9"/>
          <w:pgMar w:top="1418" w:right="1134" w:bottom="1077" w:left="1134" w:header="709" w:footer="318" w:gutter="0"/>
          <w:cols w:space="708"/>
          <w:docGrid w:linePitch="360"/>
        </w:sectPr>
      </w:pPr>
    </w:p>
    <w:tbl>
      <w:tblPr>
        <w:tblW w:w="10031" w:type="dxa"/>
        <w:jc w:val="center"/>
        <w:tblBorders>
          <w:top w:val="single" w:sz="8" w:space="0" w:color="92D050"/>
          <w:left w:val="single" w:sz="8" w:space="0" w:color="92D050"/>
          <w:bottom w:val="single" w:sz="8" w:space="0" w:color="92D050"/>
          <w:right w:val="single" w:sz="8" w:space="0" w:color="92D050"/>
          <w:insideH w:val="single" w:sz="8" w:space="0" w:color="92D050"/>
          <w:insideV w:val="single" w:sz="8" w:space="0" w:color="92D050"/>
        </w:tblBorders>
        <w:tblLook w:val="04A0" w:firstRow="1" w:lastRow="0" w:firstColumn="1" w:lastColumn="0" w:noHBand="0" w:noVBand="1"/>
      </w:tblPr>
      <w:tblGrid>
        <w:gridCol w:w="10188"/>
      </w:tblGrid>
      <w:tr w:rsidR="004B5D4E" w:rsidRPr="004D3365" w14:paraId="7B799005" w14:textId="77777777" w:rsidTr="003A2295">
        <w:trPr>
          <w:trHeight w:val="454"/>
          <w:jc w:val="center"/>
        </w:trPr>
        <w:tc>
          <w:tcPr>
            <w:tcW w:w="100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2F57C1" w14:textId="77777777" w:rsidR="00674472" w:rsidRPr="004D3365" w:rsidRDefault="00674472" w:rsidP="00674472">
            <w:pPr>
              <w:suppressAutoHyphens w:val="0"/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</w:pPr>
            <w:r w:rsidRPr="004D3365"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  <w:lastRenderedPageBreak/>
              <w:t xml:space="preserve">Табела: </w:t>
            </w:r>
            <w:r w:rsidR="00BB1D77" w:rsidRPr="004D3365"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  <w:t>Прoцeнт</w:t>
            </w:r>
            <w:r w:rsidR="00935A17" w:rsidRPr="004D3365">
              <w:rPr>
                <w:rFonts w:ascii="Arial" w:hAnsi="Arial" w:cs="Arial"/>
                <w:i/>
                <w:kern w:val="0"/>
                <w:sz w:val="22"/>
                <w:szCs w:val="22"/>
                <w:lang w:val="sr-Cyrl-RS" w:eastAsia="en-US"/>
              </w:rPr>
              <w:t xml:space="preserve"> </w:t>
            </w:r>
            <w:r w:rsidR="00BB1D77" w:rsidRPr="004D3365"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  <w:t>испитaникa/цa</w:t>
            </w:r>
            <w:r w:rsidR="00935A17" w:rsidRPr="004D3365">
              <w:rPr>
                <w:rFonts w:ascii="Arial" w:hAnsi="Arial" w:cs="Arial"/>
                <w:i/>
                <w:kern w:val="0"/>
                <w:sz w:val="22"/>
                <w:szCs w:val="22"/>
                <w:lang w:val="sr-Cyrl-RS" w:eastAsia="en-US"/>
              </w:rPr>
              <w:t xml:space="preserve"> </w:t>
            </w:r>
            <w:r w:rsidR="00935A17" w:rsidRPr="004D3365"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  <w:t>прeмa за</w:t>
            </w:r>
            <w:r w:rsidR="00BB1D77" w:rsidRPr="004D3365"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  <w:t>дoвoљству</w:t>
            </w:r>
            <w:r w:rsidR="00935A17" w:rsidRPr="004D3365">
              <w:rPr>
                <w:rFonts w:ascii="Arial" w:hAnsi="Arial" w:cs="Arial"/>
                <w:i/>
                <w:kern w:val="0"/>
                <w:sz w:val="22"/>
                <w:szCs w:val="22"/>
                <w:lang w:val="sr-Cyrl-RS" w:eastAsia="en-US"/>
              </w:rPr>
              <w:t xml:space="preserve"> </w:t>
            </w:r>
            <w:r w:rsidR="00BB1D77" w:rsidRPr="004D3365"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  <w:t>услугaмa</w:t>
            </w:r>
          </w:p>
          <w:p w14:paraId="6146356B" w14:textId="77777777" w:rsidR="00B40C7E" w:rsidRDefault="00B40C7E" w:rsidP="003A2295">
            <w:pPr>
              <w:suppressAutoHyphens w:val="0"/>
              <w:spacing w:line="360" w:lineRule="auto"/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</w:pPr>
          </w:p>
          <w:tbl>
            <w:tblPr>
              <w:tblW w:w="9947" w:type="dxa"/>
              <w:jc w:val="center"/>
              <w:tblBorders>
                <w:top w:val="single" w:sz="8" w:space="0" w:color="92D050"/>
                <w:left w:val="single" w:sz="8" w:space="0" w:color="92D050"/>
                <w:bottom w:val="single" w:sz="8" w:space="0" w:color="92D050"/>
                <w:right w:val="single" w:sz="8" w:space="0" w:color="92D050"/>
                <w:insideH w:val="single" w:sz="8" w:space="0" w:color="92D050"/>
                <w:insideV w:val="single" w:sz="8" w:space="0" w:color="92D050"/>
              </w:tblBorders>
              <w:tblLook w:val="04A0" w:firstRow="1" w:lastRow="0" w:firstColumn="1" w:lastColumn="0" w:noHBand="0" w:noVBand="1"/>
            </w:tblPr>
            <w:tblGrid>
              <w:gridCol w:w="2859"/>
              <w:gridCol w:w="2410"/>
              <w:gridCol w:w="4678"/>
            </w:tblGrid>
            <w:tr w:rsidR="00ED39B9" w:rsidRPr="00EE1460" w14:paraId="0F677769" w14:textId="77777777" w:rsidTr="004E52A9">
              <w:trPr>
                <w:trHeight w:val="910"/>
                <w:jc w:val="center"/>
              </w:trPr>
              <w:tc>
                <w:tcPr>
                  <w:tcW w:w="2859" w:type="dxa"/>
                  <w:vMerge w:val="restart"/>
                  <w:shd w:val="clear" w:color="auto" w:fill="CCFF99"/>
                </w:tcPr>
                <w:p w14:paraId="5D7C4471" w14:textId="77777777" w:rsidR="00ED39B9" w:rsidRPr="00EE1460" w:rsidRDefault="00ED39B9" w:rsidP="00ED39B9">
                  <w:pPr>
                    <w:spacing w:line="256" w:lineRule="auto"/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EE1460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br w:type="page"/>
                    <w:t>Услугe сa кojимa су грaђaни НAJЗAДOВO</w:t>
                  </w:r>
                  <w:r w:rsidRPr="00EE1460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RS"/>
                    </w:rPr>
                    <w:t>Љ</w:t>
                  </w:r>
                  <w:r w:rsidRPr="00EE1460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 xml:space="preserve">НИJИ        </w:t>
                  </w:r>
                </w:p>
                <w:p w14:paraId="035A9A44" w14:textId="77777777" w:rsidR="00ED39B9" w:rsidRPr="00EE1460" w:rsidRDefault="00ED39B9" w:rsidP="00ED39B9">
                  <w:pPr>
                    <w:spacing w:line="256" w:lineRule="auto"/>
                    <w:rPr>
                      <w:rFonts w:ascii="Arial" w:hAnsi="Arial" w:cs="Arial"/>
                      <w:bCs w:val="0"/>
                      <w:sz w:val="22"/>
                      <w:szCs w:val="22"/>
                    </w:rPr>
                  </w:pPr>
                </w:p>
                <w:p w14:paraId="45DCD5CE" w14:textId="77777777" w:rsidR="00ED39B9" w:rsidRPr="00EE1460" w:rsidRDefault="00ED39B9" w:rsidP="00ED39B9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EE1460">
                    <w:rPr>
                      <w:rFonts w:ascii="Arial" w:hAnsi="Arial" w:cs="Arial"/>
                      <w:bCs w:val="0"/>
                      <w:sz w:val="22"/>
                      <w:szCs w:val="22"/>
                    </w:rPr>
                    <w:t>(75% и више испитаника је одговорило задовољно код “ДА/НЕ” питања односно задовољно или углавном задовољно услугом тамо гдје су понуђени ови модалитети одговора)</w:t>
                  </w:r>
                </w:p>
              </w:tc>
              <w:tc>
                <w:tcPr>
                  <w:tcW w:w="2410" w:type="dxa"/>
                  <w:shd w:val="clear" w:color="auto" w:fill="auto"/>
                  <w:vAlign w:val="center"/>
                </w:tcPr>
                <w:p w14:paraId="44031508" w14:textId="1DFD4B15" w:rsidR="00ED39B9" w:rsidRPr="004D3365" w:rsidRDefault="00ED39B9" w:rsidP="00ED39B9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4D3365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Прукупљање отпада и одвозом смећа</w:t>
                  </w:r>
                </w:p>
              </w:tc>
              <w:tc>
                <w:tcPr>
                  <w:tcW w:w="4678" w:type="dxa"/>
                  <w:shd w:val="clear" w:color="auto" w:fill="auto"/>
                  <w:vAlign w:val="center"/>
                </w:tcPr>
                <w:p w14:paraId="454A9B8A" w14:textId="55B88D2B" w:rsidR="00ED39B9" w:rsidRPr="00E70019" w:rsidRDefault="00ED39B9" w:rsidP="00ED39B9">
                  <w:pPr>
                    <w:rPr>
                      <w:b w:val="0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81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bs-Latn-BA"/>
                    </w:rPr>
                    <w:t>11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5A3DC97C" w14:textId="38A81B5E" w:rsidR="00ED39B9" w:rsidRPr="00E70019" w:rsidRDefault="00BA6C55" w:rsidP="00ED39B9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8</w:t>
                  </w:r>
                  <w:r w:rsidR="00ED39B9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="00ED39B9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ED39B9" w:rsidRPr="00EE1460" w14:paraId="5B1A7A90" w14:textId="77777777" w:rsidTr="004E52A9">
              <w:trPr>
                <w:trHeight w:val="836"/>
                <w:jc w:val="center"/>
              </w:trPr>
              <w:tc>
                <w:tcPr>
                  <w:tcW w:w="2859" w:type="dxa"/>
                  <w:vMerge/>
                  <w:shd w:val="clear" w:color="auto" w:fill="CCFF99"/>
                </w:tcPr>
                <w:p w14:paraId="0F5CB710" w14:textId="77777777" w:rsidR="00ED39B9" w:rsidRPr="00EE1460" w:rsidRDefault="00ED39B9" w:rsidP="00ED39B9">
                  <w:pPr>
                    <w:spacing w:line="256" w:lineRule="auto"/>
                    <w:jc w:val="both"/>
                    <w:rPr>
                      <w:rFonts w:ascii="Arial" w:hAnsi="Arial" w:cs="Arial"/>
                      <w:b w:val="0"/>
                      <w:bCs w:val="0"/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  <w:vAlign w:val="center"/>
                </w:tcPr>
                <w:p w14:paraId="72E791F6" w14:textId="77777777" w:rsidR="00ED39B9" w:rsidRPr="00C2277D" w:rsidRDefault="00ED39B9" w:rsidP="00ED39B9">
                  <w:r w:rsidRPr="004D3365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>Снабдијевање водом</w:t>
                  </w:r>
                </w:p>
              </w:tc>
              <w:tc>
                <w:tcPr>
                  <w:tcW w:w="4678" w:type="dxa"/>
                  <w:shd w:val="clear" w:color="auto" w:fill="auto"/>
                  <w:vAlign w:val="center"/>
                </w:tcPr>
                <w:p w14:paraId="38D79091" w14:textId="3F80AB49" w:rsidR="00ED39B9" w:rsidRPr="00E70019" w:rsidRDefault="00ED39B9" w:rsidP="00ED39B9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80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</w:p>
                <w:p w14:paraId="40D1CA71" w14:textId="66F82302" w:rsidR="00ED39B9" w:rsidRPr="00E70019" w:rsidRDefault="00ED39B9" w:rsidP="00ED39B9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1</w:t>
                  </w: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3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4B501AA1" w14:textId="732C247B" w:rsidR="00ED39B9" w:rsidRPr="00E70019" w:rsidRDefault="00B033DB" w:rsidP="00ED39B9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7</w:t>
                  </w:r>
                  <w:r w:rsidR="00ED39B9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580096" w:rsidRPr="00EE1460" w14:paraId="2B6CEDBD" w14:textId="77777777" w:rsidTr="004E52A9">
              <w:trPr>
                <w:trHeight w:val="836"/>
                <w:jc w:val="center"/>
              </w:trPr>
              <w:tc>
                <w:tcPr>
                  <w:tcW w:w="2859" w:type="dxa"/>
                  <w:vMerge/>
                  <w:shd w:val="clear" w:color="auto" w:fill="CCFF99"/>
                </w:tcPr>
                <w:p w14:paraId="5184BC9B" w14:textId="77777777" w:rsidR="00580096" w:rsidRPr="00EE1460" w:rsidRDefault="00580096" w:rsidP="00ED39B9">
                  <w:pPr>
                    <w:spacing w:line="256" w:lineRule="auto"/>
                    <w:jc w:val="both"/>
                    <w:rPr>
                      <w:rFonts w:ascii="Arial" w:hAnsi="Arial" w:cs="Arial"/>
                      <w:b w:val="0"/>
                      <w:bCs w:val="0"/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  <w:vAlign w:val="center"/>
                </w:tcPr>
                <w:p w14:paraId="6C445E1F" w14:textId="0FAF8000" w:rsidR="00580096" w:rsidRPr="004D3365" w:rsidRDefault="00580096" w:rsidP="00ED39B9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580096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>Приступ информацијама о јавн</w:t>
                  </w:r>
                  <w:r w:rsidR="007C2CCE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им</w:t>
                  </w:r>
                  <w:r w:rsidRPr="00580096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 xml:space="preserve"> питањ</w:t>
                  </w:r>
                  <w:r w:rsidR="007C2CCE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им</w:t>
                  </w:r>
                  <w:r w:rsidRPr="00580096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>а</w:t>
                  </w:r>
                </w:p>
              </w:tc>
              <w:tc>
                <w:tcPr>
                  <w:tcW w:w="4678" w:type="dxa"/>
                  <w:shd w:val="clear" w:color="auto" w:fill="auto"/>
                  <w:vAlign w:val="center"/>
                </w:tcPr>
                <w:p w14:paraId="26BE3496" w14:textId="77777777" w:rsidR="00580096" w:rsidRPr="00580096" w:rsidRDefault="00580096" w:rsidP="00580096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79% испитаника/ца је задовољно услугом, 6% испитаника/ца незадовољно, док је</w:t>
                  </w:r>
                </w:p>
                <w:p w14:paraId="15DBC6F9" w14:textId="69F41CE8" w:rsidR="00580096" w:rsidRDefault="00580096" w:rsidP="00580096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15% испитаника/ца неутрално или не зна</w:t>
                  </w:r>
                </w:p>
              </w:tc>
            </w:tr>
            <w:tr w:rsidR="00580096" w:rsidRPr="00EE1460" w14:paraId="5B9AF351" w14:textId="77777777" w:rsidTr="004E52A9">
              <w:trPr>
                <w:trHeight w:val="836"/>
                <w:jc w:val="center"/>
              </w:trPr>
              <w:tc>
                <w:tcPr>
                  <w:tcW w:w="2859" w:type="dxa"/>
                  <w:vMerge/>
                  <w:shd w:val="clear" w:color="auto" w:fill="CCFF99"/>
                </w:tcPr>
                <w:p w14:paraId="13CDDF28" w14:textId="77777777" w:rsidR="00580096" w:rsidRPr="00EE1460" w:rsidRDefault="00580096" w:rsidP="00ED39B9">
                  <w:pPr>
                    <w:spacing w:line="256" w:lineRule="auto"/>
                    <w:jc w:val="both"/>
                    <w:rPr>
                      <w:rFonts w:ascii="Arial" w:hAnsi="Arial" w:cs="Arial"/>
                      <w:b w:val="0"/>
                      <w:bCs w:val="0"/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  <w:vAlign w:val="center"/>
                </w:tcPr>
                <w:p w14:paraId="5BF6D081" w14:textId="10FC8BA5" w:rsidR="00580096" w:rsidRPr="00580096" w:rsidRDefault="00580096" w:rsidP="00ED39B9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Спортска дешавања на територији града</w:t>
                  </w:r>
                </w:p>
              </w:tc>
              <w:tc>
                <w:tcPr>
                  <w:tcW w:w="4678" w:type="dxa"/>
                  <w:shd w:val="clear" w:color="auto" w:fill="auto"/>
                  <w:vAlign w:val="center"/>
                </w:tcPr>
                <w:p w14:paraId="0B0673B7" w14:textId="2824E56E" w:rsidR="00580096" w:rsidRPr="00580096" w:rsidRDefault="00580096" w:rsidP="00580096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7</w:t>
                  </w: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8</w:t>
                  </w:r>
                  <w:r w:rsidRP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је задовољно услугом, 6% испитаника/ца незадовољно, док је</w:t>
                  </w:r>
                </w:p>
                <w:p w14:paraId="26A9CFF0" w14:textId="1D672601" w:rsidR="00580096" w:rsidRDefault="00580096" w:rsidP="00580096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1</w:t>
                  </w:r>
                  <w:r w:rsidR="007C2CCE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6</w:t>
                  </w:r>
                  <w:r w:rsidRP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ED39B9" w:rsidRPr="00EE1460" w14:paraId="4D5D9712" w14:textId="77777777" w:rsidTr="004E52A9">
              <w:trPr>
                <w:trHeight w:val="1531"/>
                <w:jc w:val="center"/>
              </w:trPr>
              <w:tc>
                <w:tcPr>
                  <w:tcW w:w="2859" w:type="dxa"/>
                  <w:vMerge/>
                  <w:shd w:val="clear" w:color="auto" w:fill="CCFF99"/>
                </w:tcPr>
                <w:p w14:paraId="21DCCB9E" w14:textId="77777777" w:rsidR="00ED39B9" w:rsidRPr="00EE1460" w:rsidRDefault="00ED39B9" w:rsidP="00ED39B9">
                  <w:pPr>
                    <w:spacing w:line="256" w:lineRule="auto"/>
                    <w:jc w:val="both"/>
                    <w:rPr>
                      <w:rFonts w:ascii="Arial" w:hAnsi="Arial" w:cs="Arial"/>
                      <w:b w:val="0"/>
                      <w:bCs w:val="0"/>
                      <w:color w:val="000000"/>
                      <w:sz w:val="22"/>
                      <w:szCs w:val="22"/>
                      <w:shd w:val="clear" w:color="auto" w:fill="FFFFFF"/>
                    </w:rPr>
                  </w:pPr>
                </w:p>
              </w:tc>
              <w:tc>
                <w:tcPr>
                  <w:tcW w:w="2410" w:type="dxa"/>
                  <w:shd w:val="clear" w:color="auto" w:fill="auto"/>
                  <w:vAlign w:val="center"/>
                </w:tcPr>
                <w:p w14:paraId="2E7C360E" w14:textId="28A4A070" w:rsidR="00ED39B9" w:rsidRPr="00B033DB" w:rsidRDefault="00580096" w:rsidP="00ED39B9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580096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Културна дешавања на територији града</w:t>
                  </w:r>
                </w:p>
              </w:tc>
              <w:tc>
                <w:tcPr>
                  <w:tcW w:w="4678" w:type="dxa"/>
                  <w:shd w:val="clear" w:color="auto" w:fill="auto"/>
                  <w:vAlign w:val="center"/>
                </w:tcPr>
                <w:p w14:paraId="6E327FC4" w14:textId="3764CC1D" w:rsidR="00ED39B9" w:rsidRPr="00E70019" w:rsidRDefault="00ED39B9" w:rsidP="00ED39B9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7</w:t>
                  </w:r>
                  <w:r w:rsidR="00580096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="00580096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12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225C6363" w14:textId="1716F220" w:rsidR="00ED39B9" w:rsidRPr="00E70019" w:rsidRDefault="00B033DB" w:rsidP="00ED39B9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</w:t>
                  </w:r>
                  <w:r w:rsidR="00580096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</w:t>
                  </w:r>
                  <w:r w:rsidR="00ED39B9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</w:t>
                  </w:r>
                  <w:r w:rsidR="00ED39B9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испитаника/ца неутрално или не зна</w:t>
                  </w:r>
                </w:p>
              </w:tc>
            </w:tr>
          </w:tbl>
          <w:p w14:paraId="1A7959AB" w14:textId="77777777" w:rsidR="0035733D" w:rsidRPr="004D3365" w:rsidRDefault="0035733D" w:rsidP="003A2295">
            <w:pPr>
              <w:suppressAutoHyphens w:val="0"/>
              <w:spacing w:line="360" w:lineRule="auto"/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</w:pPr>
          </w:p>
          <w:tbl>
            <w:tblPr>
              <w:tblW w:w="9952" w:type="dxa"/>
              <w:jc w:val="center"/>
              <w:tblBorders>
                <w:top w:val="single" w:sz="8" w:space="0" w:color="E36C0A"/>
                <w:left w:val="single" w:sz="8" w:space="0" w:color="E36C0A"/>
                <w:bottom w:val="single" w:sz="8" w:space="0" w:color="E36C0A"/>
                <w:right w:val="single" w:sz="8" w:space="0" w:color="E36C0A"/>
                <w:insideH w:val="single" w:sz="8" w:space="0" w:color="E36C0A"/>
                <w:insideV w:val="single" w:sz="8" w:space="0" w:color="E36C0A"/>
              </w:tblBorders>
              <w:tblLook w:val="04A0" w:firstRow="1" w:lastRow="0" w:firstColumn="1" w:lastColumn="0" w:noHBand="0" w:noVBand="1"/>
            </w:tblPr>
            <w:tblGrid>
              <w:gridCol w:w="2835"/>
              <w:gridCol w:w="2411"/>
              <w:gridCol w:w="4706"/>
            </w:tblGrid>
            <w:tr w:rsidR="0035027A" w:rsidRPr="004D3365" w14:paraId="1D6A38CE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 w:val="restart"/>
                  <w:shd w:val="clear" w:color="auto" w:fill="FFC000"/>
                </w:tcPr>
                <w:p w14:paraId="2351D072" w14:textId="77777777" w:rsidR="00580096" w:rsidRPr="00580096" w:rsidRDefault="00580096" w:rsidP="00580096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Услугe сa кojимa су грaђaни УГЛAВНOM ЗAДOВOЉНИ</w:t>
                  </w:r>
                </w:p>
                <w:p w14:paraId="14B67DAF" w14:textId="77777777" w:rsidR="00580096" w:rsidRPr="00580096" w:rsidRDefault="00580096" w:rsidP="00580096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  <w:p w14:paraId="69F97EF1" w14:textId="38005500" w:rsidR="0035027A" w:rsidRPr="00580096" w:rsidRDefault="00580096" w:rsidP="00580096">
                  <w:pPr>
                    <w:rPr>
                      <w:rFonts w:ascii="Arial" w:eastAsia="Times New Roman" w:hAnsi="Arial" w:cs="Arial"/>
                      <w:sz w:val="22"/>
                      <w:szCs w:val="22"/>
                    </w:rPr>
                  </w:pPr>
                  <w:r w:rsidRPr="00580096">
                    <w:rPr>
                      <w:rFonts w:ascii="Arial" w:eastAsia="Times New Roman" w:hAnsi="Arial" w:cs="Arial"/>
                      <w:sz w:val="22"/>
                      <w:szCs w:val="22"/>
                    </w:rPr>
                    <w:t>(између 50% и 74% испитаника је одговорило задовољно код “ДА/НЕ” питања односно задовољно или углавном задовољно услугом тамо гдје су понуђени ови модалитети одговора)</w:t>
                  </w: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2387E4A7" w14:textId="29710D47" w:rsidR="0035027A" w:rsidRPr="004D3365" w:rsidRDefault="00B033DB" w:rsidP="0035027A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B033DB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Распрострањеност јавних зелених површина,игралишта за дјецу и паркова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2F5BB33C" w14:textId="46E496CF" w:rsidR="0035027A" w:rsidRPr="00E70019" w:rsidRDefault="0035027A" w:rsidP="0035027A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7</w:t>
                  </w:r>
                  <w:r w:rsidR="00B033DB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5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="00B033DB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12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6BF7D318" w14:textId="2511417D" w:rsidR="0035027A" w:rsidRPr="00E70019" w:rsidRDefault="00B033DB" w:rsidP="0035027A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13</w:t>
                  </w:r>
                  <w:r w:rsidR="0035027A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2F1EECA8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780BB79E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74901F92" w14:textId="77777777" w:rsidR="0041654B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Квалитетом јавне расвјете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8180D50" w14:textId="72B8BCE0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7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2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је задовољно</w:t>
                  </w:r>
                </w:p>
                <w:p w14:paraId="2DC397D8" w14:textId="1A189A61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3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 xml:space="preserve">% испитаника/ца незадовољно, док је </w:t>
                  </w:r>
                </w:p>
                <w:p w14:paraId="43A514E2" w14:textId="100B6536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5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51ABCB91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5069B89B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2DBE868" w14:textId="5D73923A" w:rsidR="0041654B" w:rsidRDefault="005B52F1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5B52F1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Покривеност града јавном расвјетом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496F85F1" w14:textId="3358103D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72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је задовољно</w:t>
                  </w:r>
                </w:p>
                <w:p w14:paraId="5672562E" w14:textId="7E0A3573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13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 xml:space="preserve">% испитаника/ца незадовољно, док је </w:t>
                  </w:r>
                </w:p>
                <w:p w14:paraId="7B60F534" w14:textId="7B70A260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5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06543583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46AD674C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5609E7D" w14:textId="02E7126E" w:rsidR="0041654B" w:rsidRDefault="005B52F1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Директни пренос сједница скупштине путем локалних ТВ и радио станица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66ACC6A6" w14:textId="2F7F5E87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71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је задовољно</w:t>
                  </w:r>
                </w:p>
                <w:p w14:paraId="0D4DB2B6" w14:textId="2C0F81C1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4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 xml:space="preserve">% испитаника/ца незадовољно, док је </w:t>
                  </w:r>
                </w:p>
                <w:p w14:paraId="78CDB2E0" w14:textId="26615DF7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25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2BDB3CE5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67959910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711DD6AC" w14:textId="645C9FF9" w:rsidR="0041654B" w:rsidRDefault="005B52F1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5B52F1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Квалитет услуге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20C178DA" w14:textId="01664493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6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9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је задовољно</w:t>
                  </w:r>
                </w:p>
                <w:p w14:paraId="3945FA1E" w14:textId="031DF4DA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8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 xml:space="preserve">% испитаника/ца незадовољно, док је </w:t>
                  </w:r>
                </w:p>
                <w:p w14:paraId="4C993035" w14:textId="1D2A6BBB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23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029D8FFB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14BBD64A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5189819" w14:textId="77777777" w:rsidR="0041654B" w:rsidRPr="00C2277D" w:rsidRDefault="0041654B" w:rsidP="0041654B">
                  <w:r w:rsidRPr="004D3365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>Рад вртића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1B8FA7F0" w14:textId="74E35A3D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6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8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је задовољно услугом, 12% испитаника/ца незадовољно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, док је</w:t>
                  </w:r>
                </w:p>
                <w:p w14:paraId="712A6625" w14:textId="0012CF50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2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0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17AFBCE5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71A95172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7A66447" w14:textId="6DD00BE1" w:rsidR="0041654B" w:rsidRPr="00577C16" w:rsidRDefault="005B52F1" w:rsidP="0041654B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Квалитет јавних зелених површина, игралишта за дјецу и паркова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1561A487" w14:textId="5D4F0E8F" w:rsidR="0041654B" w:rsidRPr="00E70019" w:rsidRDefault="0041654B" w:rsidP="0041654B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6</w:t>
                  </w:r>
                  <w:r w:rsidR="00580096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8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1</w:t>
                  </w:r>
                  <w:r w:rsidR="00580096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7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5DF19360" w14:textId="65B2F5AB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15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41654B" w:rsidRPr="004D3365" w14:paraId="1E4DE904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4BEE49B3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F8E2DD3" w14:textId="16F228AE" w:rsidR="0041654B" w:rsidRDefault="005B52F1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Љубазност особља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C80AA4D" w14:textId="499E4C70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66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је задовољно</w:t>
                  </w:r>
                </w:p>
                <w:p w14:paraId="4F124415" w14:textId="51D280C5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6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 xml:space="preserve">% испитаника/ца незадовољно, док је </w:t>
                  </w:r>
                </w:p>
                <w:p w14:paraId="0ACAB9FE" w14:textId="4F58132F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28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4046B28F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2DF10A95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132FBE96" w14:textId="170DDEDA" w:rsidR="0041654B" w:rsidRPr="004D3365" w:rsidRDefault="005B52F1" w:rsidP="0041654B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5B52F1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>Квалитет услуге оржавања локалних путева (укључујући зимско)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29AF4CC5" w14:textId="6EA4415B" w:rsidR="0041654B" w:rsidRPr="00E70019" w:rsidRDefault="001D2578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65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је задовољно</w:t>
                  </w:r>
                </w:p>
                <w:p w14:paraId="4520F7F5" w14:textId="720B1973" w:rsidR="0041654B" w:rsidRPr="00E70019" w:rsidRDefault="001D2578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18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 xml:space="preserve">% испитаника/ца незадовољно, док је </w:t>
                  </w:r>
                </w:p>
                <w:p w14:paraId="1CD55C68" w14:textId="53E7BFD6" w:rsidR="0041654B" w:rsidRPr="00E70019" w:rsidRDefault="00580096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17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неутрално или не зна</w:t>
                  </w:r>
                </w:p>
              </w:tc>
            </w:tr>
            <w:tr w:rsidR="0041654B" w:rsidRPr="004D3365" w14:paraId="00AF3C5F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733CFB4D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581B3A2" w14:textId="17CE943E" w:rsidR="0041654B" w:rsidRDefault="005B52F1" w:rsidP="0041654B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Рад домова здравља/амбуланти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BD50EAA" w14:textId="58EC4554" w:rsidR="0041654B" w:rsidRPr="00E70019" w:rsidRDefault="001D2578" w:rsidP="0041654B">
                  <w:pPr>
                    <w:rPr>
                      <w:b w:val="0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64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22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17A06E2C" w14:textId="3F4066F3" w:rsidR="0041654B" w:rsidRPr="00E70019" w:rsidRDefault="001D2578" w:rsidP="0041654B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14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41654B" w:rsidRPr="004D3365" w14:paraId="54CDBAE1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5DABA655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1D18EFF6" w14:textId="77777777" w:rsidR="0041654B" w:rsidRPr="005C70C1" w:rsidRDefault="0041654B" w:rsidP="0041654B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RS"/>
                    </w:rPr>
                  </w:pPr>
                  <w:r w:rsidRPr="005C70C1">
                    <w:rPr>
                      <w:rFonts w:ascii="Arial" w:hAnsi="Arial" w:cs="Arial"/>
                      <w:b w:val="0"/>
                      <w:sz w:val="22"/>
                      <w:szCs w:val="22"/>
                      <w:lang w:val="sr-Cyrl-RS"/>
                    </w:rPr>
                    <w:t>Знање особља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60BA7094" w14:textId="6CEC04C2" w:rsidR="0041654B" w:rsidRPr="00E70019" w:rsidRDefault="001D2578" w:rsidP="0041654B">
                  <w:pPr>
                    <w:rPr>
                      <w:b w:val="0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64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1</w:t>
                  </w: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4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6B7DD127" w14:textId="78AF0F55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2</w:t>
                  </w:r>
                  <w:r w:rsidR="001D257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41654B" w:rsidRPr="004D3365" w14:paraId="0DA08635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7387315C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247D9EA5" w14:textId="7DF6F104" w:rsidR="0041654B" w:rsidRPr="0035027A" w:rsidRDefault="005B52F1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5B52F1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Брзина услуге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023BDC1D" w14:textId="7C169FE3" w:rsidR="0041654B" w:rsidRPr="00E70019" w:rsidRDefault="001D2578" w:rsidP="0041654B">
                  <w:pPr>
                    <w:rPr>
                      <w:b w:val="0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63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11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4D77F28A" w14:textId="146ADFF8" w:rsidR="0041654B" w:rsidRPr="00E70019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</w:t>
                  </w:r>
                  <w:r w:rsidR="001D257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41654B" w:rsidRPr="004D3365" w14:paraId="4D932B8B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62496336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34700528" w14:textId="358FA29D" w:rsidR="0041654B" w:rsidRDefault="005B52F1" w:rsidP="0041654B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Рад ЦЗ на спрјечавању посљедица природних катастрофа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488290A5" w14:textId="007EE9B5" w:rsidR="0041654B" w:rsidRPr="00E70019" w:rsidRDefault="001D2578" w:rsidP="0041654B">
                  <w:pPr>
                    <w:rPr>
                      <w:b w:val="0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62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15%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53F3DDDC" w14:textId="385E259A" w:rsidR="0041654B" w:rsidRPr="00E70019" w:rsidRDefault="001D2578" w:rsidP="0041654B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23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41654B" w:rsidRPr="004D3365" w14:paraId="43377A93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21FA5F8B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1D302E7E" w14:textId="134F089C" w:rsidR="0041654B" w:rsidRPr="005C70C1" w:rsidRDefault="005B52F1" w:rsidP="0041654B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 w:rsidRPr="005B52F1"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Задовољство канализацијом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C7446D4" w14:textId="481A012B" w:rsidR="0041654B" w:rsidRPr="00E70019" w:rsidRDefault="001D2578" w:rsidP="0041654B">
                  <w:pPr>
                    <w:rPr>
                      <w:b w:val="0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62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12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73CE0F8D" w14:textId="5A639176" w:rsidR="0041654B" w:rsidRPr="00E70019" w:rsidRDefault="001D2578" w:rsidP="0041654B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26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41654B" w:rsidRPr="004D3365" w14:paraId="7357EDEE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42663809" w14:textId="77777777" w:rsidR="0041654B" w:rsidRPr="004D3365" w:rsidRDefault="0041654B" w:rsidP="0041654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66809AEB" w14:textId="05B788D6" w:rsidR="0041654B" w:rsidRDefault="00901269" w:rsidP="0041654B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Цијена прикупљања отпада и одвоза смећа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6EC4078E" w14:textId="62B371E7" w:rsidR="0041654B" w:rsidRPr="00E70019" w:rsidRDefault="001D2578" w:rsidP="0041654B">
                  <w:pPr>
                    <w:rPr>
                      <w:b w:val="0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60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19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7162B8C9" w14:textId="407D3C88" w:rsidR="0041654B" w:rsidRPr="00E70019" w:rsidRDefault="001D2578" w:rsidP="0041654B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21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="0041654B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  <w:tr w:rsidR="0035027A" w:rsidRPr="004D3365" w14:paraId="526C57B7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0F4FA77E" w14:textId="77777777" w:rsidR="0035027A" w:rsidRPr="004D3365" w:rsidRDefault="0035027A" w:rsidP="00DA7C25">
                  <w:pPr>
                    <w:rPr>
                      <w:rFonts w:ascii="Arial" w:eastAsia="Times New Roman" w:hAnsi="Arial" w:cs="Arial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7DD95321" w14:textId="65069C6A" w:rsidR="0035027A" w:rsidRPr="00DB05ED" w:rsidRDefault="00901269" w:rsidP="00DA7C25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901269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Редовност услуге одржавања локалних путева (укључујући зимско)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15570856" w14:textId="3C263004" w:rsidR="0035027A" w:rsidRPr="00E70019" w:rsidRDefault="001D2578" w:rsidP="0036092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60</w:t>
                  </w:r>
                  <w:r w:rsidR="0035027A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је задовољно услугом,</w:t>
                  </w:r>
                </w:p>
                <w:p w14:paraId="46E77BB8" w14:textId="279ED915" w:rsidR="0035027A" w:rsidRPr="00E70019" w:rsidRDefault="001D2578" w:rsidP="0036092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16</w:t>
                  </w:r>
                  <w:r w:rsidR="0035027A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незадовољно, док је</w:t>
                  </w:r>
                </w:p>
                <w:p w14:paraId="39822FB0" w14:textId="13800D47" w:rsidR="0035027A" w:rsidRPr="00E70019" w:rsidRDefault="0035027A" w:rsidP="0036092B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2</w:t>
                  </w:r>
                  <w:r w:rsidR="001D2578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4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% испитаника/ца неутзрално или не зна</w:t>
                  </w:r>
                </w:p>
              </w:tc>
            </w:tr>
            <w:tr w:rsidR="0035027A" w:rsidRPr="004D3365" w14:paraId="6000CE3A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216DED16" w14:textId="77777777" w:rsidR="0035027A" w:rsidRPr="004D3365" w:rsidRDefault="0035027A" w:rsidP="00DA7C25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112D2429" w14:textId="65DB1167" w:rsidR="0035027A" w:rsidRPr="00DB05ED" w:rsidRDefault="001D2578" w:rsidP="00C2277D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Редовни т</w:t>
                  </w:r>
                  <w:r w:rsidR="0090126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ермини за комуникацију градоначелника са грађанима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E2E4AE4" w14:textId="77777777" w:rsidR="001D2578" w:rsidRPr="001D2578" w:rsidRDefault="001D2578" w:rsidP="001D2578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1D2578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59% испитаника/ца је задовољно услугом, 8% испитаника/ца незадовољно, док је</w:t>
                  </w:r>
                </w:p>
                <w:p w14:paraId="34955594" w14:textId="30FBF5A7" w:rsidR="0035027A" w:rsidRPr="00E70019" w:rsidRDefault="001D2578" w:rsidP="001D2578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1D2578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33% испитаника/ца неутрално или не зна</w:t>
                  </w:r>
                </w:p>
              </w:tc>
            </w:tr>
            <w:tr w:rsidR="0035027A" w:rsidRPr="004D3365" w14:paraId="68E67903" w14:textId="77777777" w:rsidTr="001D193A">
              <w:trPr>
                <w:trHeight w:val="17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</w:tcPr>
                <w:p w14:paraId="19F48181" w14:textId="77777777" w:rsidR="0035027A" w:rsidRPr="004D3365" w:rsidRDefault="0035027A" w:rsidP="00DA7C25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5419040F" w14:textId="106296EF" w:rsidR="0035027A" w:rsidRDefault="00901269" w:rsidP="00C2277D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Механизми учешћа грађана у доношењу одлука за јавно добро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78D4A9FC" w14:textId="77777777" w:rsidR="001D2578" w:rsidRPr="001D2578" w:rsidRDefault="001D2578" w:rsidP="001D2578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1D2578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57% испитаника/ца је задовољно услугом, 20% испитаника/ца незадовољно, док је</w:t>
                  </w:r>
                </w:p>
                <w:p w14:paraId="50C3216F" w14:textId="118A2ED2" w:rsidR="0035027A" w:rsidRPr="00E70019" w:rsidRDefault="001D2578" w:rsidP="001D2578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 w:rsidRPr="001D2578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33% испитаника/ца неутрално или не зна</w:t>
                  </w:r>
                </w:p>
              </w:tc>
            </w:tr>
            <w:tr w:rsidR="0035027A" w:rsidRPr="004D3365" w14:paraId="1DBADCF8" w14:textId="77777777" w:rsidTr="001D193A">
              <w:trPr>
                <w:trHeight w:val="210"/>
                <w:jc w:val="center"/>
              </w:trPr>
              <w:tc>
                <w:tcPr>
                  <w:tcW w:w="2835" w:type="dxa"/>
                  <w:vMerge/>
                  <w:shd w:val="clear" w:color="auto" w:fill="FFC000"/>
                  <w:vAlign w:val="center"/>
                </w:tcPr>
                <w:p w14:paraId="6CBD5230" w14:textId="77777777" w:rsidR="0035027A" w:rsidRPr="004D3365" w:rsidRDefault="0035027A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3606DD12" w14:textId="37C5CF28" w:rsidR="0035027A" w:rsidRPr="00577C16" w:rsidRDefault="0035027A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 xml:space="preserve">Цијена </w:t>
                  </w:r>
                  <w:r w:rsidR="00901269"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снадбјевања водом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13F1880" w14:textId="77777777" w:rsidR="001D2578" w:rsidRPr="001D2578" w:rsidRDefault="001D2578" w:rsidP="001D2578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1D257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56% испитаника/ца је задовољно услугом, 20% испитаника/ца незадовољно, док је</w:t>
                  </w:r>
                </w:p>
                <w:p w14:paraId="1C3E511F" w14:textId="59BF1EE4" w:rsidR="0035027A" w:rsidRPr="001D2578" w:rsidRDefault="001D2578" w:rsidP="001D2578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1D257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24% испитаника/ца неутрално или не зна</w:t>
                  </w:r>
                </w:p>
              </w:tc>
            </w:tr>
            <w:tr w:rsidR="005766D9" w:rsidRPr="004D3365" w14:paraId="35018374" w14:textId="77777777" w:rsidTr="001D193A">
              <w:trPr>
                <w:trHeight w:val="210"/>
                <w:jc w:val="center"/>
              </w:trPr>
              <w:tc>
                <w:tcPr>
                  <w:tcW w:w="2835" w:type="dxa"/>
                  <w:shd w:val="clear" w:color="auto" w:fill="FFC000"/>
                  <w:vAlign w:val="center"/>
                </w:tcPr>
                <w:p w14:paraId="5CE22929" w14:textId="77777777" w:rsidR="005766D9" w:rsidRPr="004D3365" w:rsidRDefault="005766D9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6B51ED66" w14:textId="2E52E6BB" w:rsidR="005766D9" w:rsidRPr="005766D9" w:rsidRDefault="00613748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 w:rsidRPr="00613748"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Интернет комуникација између грађана и градских служби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77E62A6C" w14:textId="64753960" w:rsidR="005766D9" w:rsidRPr="005766D9" w:rsidRDefault="005766D9" w:rsidP="005766D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5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9</w:t>
                  </w:r>
                  <w:r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410D4449" w14:textId="64CD2BE0" w:rsidR="005766D9" w:rsidRPr="005766D9" w:rsidRDefault="00DE596D" w:rsidP="005766D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35</w:t>
                  </w:r>
                  <w:r w:rsidR="005766D9"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5766D9" w:rsidRPr="004D3365" w14:paraId="6802327D" w14:textId="77777777" w:rsidTr="001D193A">
              <w:trPr>
                <w:trHeight w:val="210"/>
                <w:jc w:val="center"/>
              </w:trPr>
              <w:tc>
                <w:tcPr>
                  <w:tcW w:w="2835" w:type="dxa"/>
                  <w:shd w:val="clear" w:color="auto" w:fill="FFC000"/>
                  <w:vAlign w:val="center"/>
                </w:tcPr>
                <w:p w14:paraId="5F53DC26" w14:textId="77777777" w:rsidR="005766D9" w:rsidRPr="004D3365" w:rsidRDefault="005766D9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2F317A58" w14:textId="42338EDC" w:rsidR="005766D9" w:rsidRDefault="00613748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Постојећи м</w:t>
                  </w:r>
                  <w:r w:rsidRPr="00613748"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еханизми учешћа грађана у дефинисању општинских приоритета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F387757" w14:textId="46920FB7" w:rsidR="005766D9" w:rsidRPr="005766D9" w:rsidRDefault="005766D9" w:rsidP="005766D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5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3</w:t>
                  </w:r>
                  <w:r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182F41F6" w14:textId="55278D4B" w:rsidR="005766D9" w:rsidRPr="00901269" w:rsidRDefault="00613748" w:rsidP="005766D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41</w:t>
                  </w:r>
                  <w:r w:rsidR="005766D9" w:rsidRPr="005766D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901269" w:rsidRPr="004D3365" w14:paraId="3F29A715" w14:textId="77777777" w:rsidTr="001D193A">
              <w:trPr>
                <w:trHeight w:val="210"/>
                <w:jc w:val="center"/>
              </w:trPr>
              <w:tc>
                <w:tcPr>
                  <w:tcW w:w="2835" w:type="dxa"/>
                  <w:shd w:val="clear" w:color="auto" w:fill="FFC000"/>
                  <w:vAlign w:val="center"/>
                </w:tcPr>
                <w:p w14:paraId="143B0EDC" w14:textId="77777777" w:rsidR="00901269" w:rsidRPr="004D3365" w:rsidRDefault="00901269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38B5D94D" w14:textId="5196002D" w:rsidR="00901269" w:rsidRDefault="00901269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Цијена услуге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7BEEC6A0" w14:textId="0DA76264" w:rsidR="00901269" w:rsidRPr="00901269" w:rsidRDefault="00901269" w:rsidP="0090126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5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3</w:t>
                  </w: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је задовољно услугом, 1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3</w:t>
                  </w: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335E2E79" w14:textId="50075D79" w:rsidR="00901269" w:rsidRPr="00E70019" w:rsidRDefault="00901269" w:rsidP="0090126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3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4</w:t>
                  </w: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901269" w:rsidRPr="004D3365" w14:paraId="384EBBBC" w14:textId="77777777" w:rsidTr="001D193A">
              <w:trPr>
                <w:trHeight w:val="210"/>
                <w:jc w:val="center"/>
              </w:trPr>
              <w:tc>
                <w:tcPr>
                  <w:tcW w:w="2835" w:type="dxa"/>
                  <w:shd w:val="clear" w:color="auto" w:fill="FFC000"/>
                  <w:vAlign w:val="center"/>
                </w:tcPr>
                <w:p w14:paraId="55382F89" w14:textId="77777777" w:rsidR="00901269" w:rsidRPr="004D3365" w:rsidRDefault="00901269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6784719C" w14:textId="620C77FA" w:rsidR="00901269" w:rsidRDefault="00901269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Рад Центра за социјални рад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6F2B78E6" w14:textId="2185C6D5" w:rsidR="00901269" w:rsidRPr="00901269" w:rsidRDefault="00901269" w:rsidP="0090126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50% испитаника/ца је задовољно услугом, 1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0</w:t>
                  </w: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5F075B84" w14:textId="54B95A92" w:rsidR="00901269" w:rsidRPr="00E70019" w:rsidRDefault="00613748" w:rsidP="0090126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40</w:t>
                  </w:r>
                  <w:r w:rsidR="00901269"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901269" w:rsidRPr="004D3365" w14:paraId="7863F1D4" w14:textId="77777777" w:rsidTr="001D193A">
              <w:trPr>
                <w:trHeight w:val="210"/>
                <w:jc w:val="center"/>
              </w:trPr>
              <w:tc>
                <w:tcPr>
                  <w:tcW w:w="2835" w:type="dxa"/>
                  <w:shd w:val="clear" w:color="auto" w:fill="FFC000"/>
                  <w:vAlign w:val="center"/>
                </w:tcPr>
                <w:p w14:paraId="104F254E" w14:textId="77777777" w:rsidR="00901269" w:rsidRPr="004D3365" w:rsidRDefault="00901269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4756DD47" w14:textId="43CA079D" w:rsidR="00901269" w:rsidRDefault="00901269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Рад мјесних заједница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4F94EB18" w14:textId="56C3604F" w:rsidR="00901269" w:rsidRPr="00901269" w:rsidRDefault="00901269" w:rsidP="0090126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50% испитаника/ца је задовољно услугом, 1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8</w:t>
                  </w: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6A73D29E" w14:textId="1BDBA029" w:rsidR="00901269" w:rsidRPr="00E70019" w:rsidRDefault="00901269" w:rsidP="00901269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3</w:t>
                  </w:r>
                  <w:r w:rsidR="00613748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</w:t>
                  </w:r>
                  <w:r w:rsidRPr="0090126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5C70C1" w:rsidRPr="004D3365" w14:paraId="60439563" w14:textId="77777777" w:rsidTr="001D193A">
              <w:trPr>
                <w:trHeight w:val="510"/>
                <w:jc w:val="center"/>
              </w:trPr>
              <w:tc>
                <w:tcPr>
                  <w:tcW w:w="2835" w:type="dxa"/>
                  <w:tcBorders>
                    <w:left w:val="nil"/>
                    <w:right w:val="nil"/>
                  </w:tcBorders>
                  <w:shd w:val="clear" w:color="auto" w:fill="auto"/>
                  <w:vAlign w:val="center"/>
                </w:tcPr>
                <w:p w14:paraId="24BBCD3E" w14:textId="77777777" w:rsidR="005C70C1" w:rsidRPr="004D3365" w:rsidRDefault="005C70C1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tcBorders>
                    <w:left w:val="nil"/>
                    <w:right w:val="nil"/>
                  </w:tcBorders>
                  <w:shd w:val="clear" w:color="auto" w:fill="auto"/>
                  <w:vAlign w:val="center"/>
                </w:tcPr>
                <w:p w14:paraId="53BD9160" w14:textId="77777777" w:rsidR="005C70C1" w:rsidRPr="004D3365" w:rsidRDefault="005C70C1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</w:rPr>
                  </w:pPr>
                </w:p>
              </w:tc>
              <w:tc>
                <w:tcPr>
                  <w:tcW w:w="4706" w:type="dxa"/>
                  <w:tcBorders>
                    <w:left w:val="nil"/>
                    <w:right w:val="nil"/>
                  </w:tcBorders>
                  <w:shd w:val="clear" w:color="auto" w:fill="auto"/>
                  <w:vAlign w:val="center"/>
                </w:tcPr>
                <w:p w14:paraId="2A7EDF27" w14:textId="77777777" w:rsidR="005C70C1" w:rsidRPr="00E70019" w:rsidRDefault="005C70C1" w:rsidP="005C70C1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</w:p>
              </w:tc>
            </w:tr>
            <w:tr w:rsidR="00005A5C" w:rsidRPr="004D3365" w14:paraId="12778BC8" w14:textId="77777777" w:rsidTr="001D193A">
              <w:trPr>
                <w:trHeight w:val="371"/>
                <w:jc w:val="center"/>
              </w:trPr>
              <w:tc>
                <w:tcPr>
                  <w:tcW w:w="2835" w:type="dxa"/>
                  <w:vMerge w:val="restart"/>
                  <w:shd w:val="clear" w:color="auto" w:fill="D99594" w:themeFill="accent2" w:themeFillTint="99"/>
                  <w:vAlign w:val="center"/>
                </w:tcPr>
                <w:p w14:paraId="7CCC6A12" w14:textId="77777777" w:rsidR="00613748" w:rsidRPr="00613748" w:rsidRDefault="00613748" w:rsidP="00613748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613748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lastRenderedPageBreak/>
                    <w:t>Услугe сa кojимa су грaђaни УГЛAВНOM НEЗAДOВOЉНИ</w:t>
                  </w:r>
                </w:p>
                <w:p w14:paraId="490E2F0C" w14:textId="77777777" w:rsidR="00613748" w:rsidRPr="00613748" w:rsidRDefault="00613748" w:rsidP="00613748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  <w:p w14:paraId="20D564BC" w14:textId="402FB899" w:rsidR="00005A5C" w:rsidRPr="00613748" w:rsidRDefault="00613748" w:rsidP="00613748">
                  <w:pPr>
                    <w:rPr>
                      <w:rFonts w:ascii="Arial" w:eastAsia="Times New Roman" w:hAnsi="Arial" w:cs="Arial"/>
                      <w:sz w:val="22"/>
                      <w:szCs w:val="22"/>
                    </w:rPr>
                  </w:pPr>
                  <w:r w:rsidRPr="00613748">
                    <w:rPr>
                      <w:rFonts w:ascii="Arial" w:eastAsia="Times New Roman" w:hAnsi="Arial" w:cs="Arial"/>
                      <w:sz w:val="22"/>
                      <w:szCs w:val="22"/>
                    </w:rPr>
                    <w:t>(између 25% и 49% испитаника је одговорило задовољно код “ДА/НЕ” питања односно задовољно или углавном задовољно услугом тамо гдје су понуђени ови модалитети одговора)</w:t>
                  </w: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35864A67" w14:textId="77777777" w:rsidR="00005A5C" w:rsidRPr="00577C16" w:rsidRDefault="00005A5C" w:rsidP="0041654B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Редовни састанци одборника са грађанима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7BE11D8B" w14:textId="3D68C56E" w:rsidR="00005A5C" w:rsidRPr="00E70019" w:rsidRDefault="00005A5C" w:rsidP="0041654B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4</w:t>
                  </w:r>
                  <w:r w:rsidR="00F50A0D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8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06374C52" w14:textId="5B9AF2D7" w:rsidR="00005A5C" w:rsidRPr="00E70019" w:rsidRDefault="00005A5C" w:rsidP="0041654B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4</w:t>
                  </w:r>
                  <w:r w:rsidR="00F50A0D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испитаника/ца неутрално или не зна</w:t>
                  </w:r>
                </w:p>
              </w:tc>
            </w:tr>
            <w:tr w:rsidR="00005A5C" w:rsidRPr="004D3365" w14:paraId="52F3BDCC" w14:textId="77777777" w:rsidTr="001D193A">
              <w:trPr>
                <w:trHeight w:val="371"/>
                <w:jc w:val="center"/>
              </w:trPr>
              <w:tc>
                <w:tcPr>
                  <w:tcW w:w="2835" w:type="dxa"/>
                  <w:vMerge/>
                  <w:shd w:val="clear" w:color="auto" w:fill="D99594" w:themeFill="accent2" w:themeFillTint="99"/>
                  <w:vAlign w:val="center"/>
                </w:tcPr>
                <w:p w14:paraId="0F3A2EA8" w14:textId="77777777" w:rsidR="00005A5C" w:rsidRPr="004D3365" w:rsidRDefault="00005A5C" w:rsidP="005C70C1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461CA2F2" w14:textId="77777777" w:rsidR="00005A5C" w:rsidRPr="00DB05ED" w:rsidRDefault="00005A5C" w:rsidP="005C70C1">
                  <w:pP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sz w:val="22"/>
                      <w:szCs w:val="22"/>
                      <w:lang w:val="sr-Cyrl-BA"/>
                    </w:rPr>
                    <w:t>Цијена канализације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3A3F56E" w14:textId="09507D80" w:rsidR="00005A5C" w:rsidRPr="00E70019" w:rsidRDefault="00005A5C" w:rsidP="005C70C1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42% испитаника/ца је задовољно услугом,  </w:t>
                  </w:r>
                  <w:r w:rsidR="00F50A0D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18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незадовољно, док је</w:t>
                  </w:r>
                </w:p>
                <w:p w14:paraId="540B5CCB" w14:textId="61C4F2D0" w:rsidR="00005A5C" w:rsidRPr="00E70019" w:rsidRDefault="00F50A0D" w:rsidP="005C70C1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40</w:t>
                  </w:r>
                  <w:r w:rsidR="00005A5C"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 испитаника/ца неутрално или не зна</w:t>
                  </w:r>
                </w:p>
              </w:tc>
            </w:tr>
            <w:tr w:rsidR="00005A5C" w:rsidRPr="004D3365" w14:paraId="02721EA0" w14:textId="77777777" w:rsidTr="00901D20">
              <w:trPr>
                <w:trHeight w:val="885"/>
                <w:jc w:val="center"/>
              </w:trPr>
              <w:tc>
                <w:tcPr>
                  <w:tcW w:w="2835" w:type="dxa"/>
                  <w:vMerge/>
                  <w:shd w:val="clear" w:color="auto" w:fill="D99594" w:themeFill="accent2" w:themeFillTint="99"/>
                  <w:vAlign w:val="center"/>
                </w:tcPr>
                <w:p w14:paraId="6BC52415" w14:textId="77777777" w:rsidR="00005A5C" w:rsidRPr="004D3365" w:rsidRDefault="00005A5C" w:rsidP="00005A5C">
                  <w:pPr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50625D4" w14:textId="77777777" w:rsidR="00005A5C" w:rsidRPr="00577C16" w:rsidRDefault="00005A5C" w:rsidP="00005A5C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Укљученост у јавне расправе/дебате у последње двије године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57E5F494" w14:textId="5BC55404" w:rsidR="00005A5C" w:rsidRPr="00E70019" w:rsidRDefault="00005A5C" w:rsidP="00005A5C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2</w:t>
                  </w:r>
                  <w:r w:rsidR="00F50A0D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 xml:space="preserve">% 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испитаника/ца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 xml:space="preserve"> се укључило,</w:t>
                  </w:r>
                </w:p>
                <w:p w14:paraId="2BE4C54E" w14:textId="277A913D" w:rsidR="00005A5C" w:rsidRPr="00CD1F49" w:rsidRDefault="00F50A0D" w:rsidP="00005A5C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59</w:t>
                  </w:r>
                  <w:r w:rsidR="00005A5C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% испитаника/ца се није укључивало, док је</w:t>
                  </w:r>
                  <w:r w:rsidR="00005A5C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 xml:space="preserve"> </w:t>
                  </w:r>
                  <w:r w:rsidR="00005A5C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</w:t>
                  </w:r>
                  <w: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5</w:t>
                  </w:r>
                  <w:r w:rsidR="00005A5C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% неутрално или не зна</w:t>
                  </w:r>
                </w:p>
              </w:tc>
            </w:tr>
            <w:tr w:rsidR="005C70C1" w:rsidRPr="004D3365" w14:paraId="70E4C4C7" w14:textId="77777777" w:rsidTr="001D193A">
              <w:trPr>
                <w:trHeight w:val="510"/>
                <w:jc w:val="center"/>
              </w:trPr>
              <w:tc>
                <w:tcPr>
                  <w:tcW w:w="2835" w:type="dxa"/>
                  <w:tcBorders>
                    <w:left w:val="nil"/>
                    <w:right w:val="nil"/>
                  </w:tcBorders>
                  <w:shd w:val="clear" w:color="auto" w:fill="FFFFFF" w:themeFill="background1"/>
                  <w:vAlign w:val="center"/>
                </w:tcPr>
                <w:p w14:paraId="6F0D9911" w14:textId="77777777" w:rsidR="005C70C1" w:rsidRPr="004D3365" w:rsidRDefault="005C70C1" w:rsidP="005C70C1">
                  <w:pPr>
                    <w:rPr>
                      <w:rFonts w:ascii="Arial" w:eastAsia="Times New Roman" w:hAnsi="Arial" w:cs="Arial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tcBorders>
                    <w:left w:val="nil"/>
                    <w:right w:val="nil"/>
                  </w:tcBorders>
                  <w:shd w:val="clear" w:color="auto" w:fill="auto"/>
                  <w:vAlign w:val="center"/>
                </w:tcPr>
                <w:p w14:paraId="77B6232D" w14:textId="77777777" w:rsidR="005C70C1" w:rsidRPr="004D3365" w:rsidRDefault="005C70C1" w:rsidP="005C70C1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4706" w:type="dxa"/>
                  <w:tcBorders>
                    <w:left w:val="nil"/>
                    <w:right w:val="nil"/>
                  </w:tcBorders>
                  <w:shd w:val="clear" w:color="auto" w:fill="auto"/>
                  <w:vAlign w:val="center"/>
                </w:tcPr>
                <w:p w14:paraId="21706BD0" w14:textId="77777777" w:rsidR="005C70C1" w:rsidRPr="00E70019" w:rsidRDefault="005C70C1" w:rsidP="005C70C1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</w:p>
              </w:tc>
            </w:tr>
            <w:tr w:rsidR="00084EEF" w:rsidRPr="004D3365" w14:paraId="04D27EF5" w14:textId="77777777" w:rsidTr="001D193A">
              <w:trPr>
                <w:trHeight w:val="624"/>
                <w:jc w:val="center"/>
              </w:trPr>
              <w:tc>
                <w:tcPr>
                  <w:tcW w:w="2835" w:type="dxa"/>
                  <w:vMerge w:val="restart"/>
                  <w:shd w:val="clear" w:color="auto" w:fill="FF0000"/>
                  <w:vAlign w:val="center"/>
                </w:tcPr>
                <w:p w14:paraId="135E0BAB" w14:textId="77777777" w:rsidR="00005A5C" w:rsidRPr="001A51F1" w:rsidRDefault="00005A5C" w:rsidP="00005A5C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  <w:r w:rsidRPr="001A51F1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>Услугe сa кojимa су грaђaни НAJНEЗAДOВO</w:t>
                  </w:r>
                  <w:r w:rsidRPr="001A51F1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RS"/>
                    </w:rPr>
                    <w:t>Љ</w:t>
                  </w:r>
                  <w:r w:rsidRPr="001A51F1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  <w:t>НИJИ</w:t>
                  </w:r>
                </w:p>
                <w:p w14:paraId="19F25EE3" w14:textId="77777777" w:rsidR="00005A5C" w:rsidRPr="001A51F1" w:rsidRDefault="00005A5C" w:rsidP="00005A5C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</w:rPr>
                  </w:pPr>
                </w:p>
                <w:p w14:paraId="022EF40C" w14:textId="77777777" w:rsidR="00084EEF" w:rsidRPr="004D3365" w:rsidRDefault="00005A5C" w:rsidP="00005A5C">
                  <w:pPr>
                    <w:rPr>
                      <w:rFonts w:ascii="Arial" w:hAnsi="Arial" w:cs="Arial"/>
                      <w:bCs w:val="0"/>
                      <w:sz w:val="22"/>
                      <w:szCs w:val="22"/>
                    </w:rPr>
                  </w:pPr>
                  <w:r w:rsidRPr="001A51F1">
                    <w:rPr>
                      <w:rFonts w:ascii="Arial" w:eastAsia="Times New Roman" w:hAnsi="Arial" w:cs="Arial"/>
                      <w:sz w:val="22"/>
                      <w:szCs w:val="22"/>
                    </w:rPr>
                    <w:t>(</w:t>
                  </w:r>
                  <w:r w:rsidRPr="001A51F1">
                    <w:rPr>
                      <w:rFonts w:ascii="Arial" w:eastAsia="Times New Roman" w:hAnsi="Arial" w:cs="Arial"/>
                      <w:bCs w:val="0"/>
                      <w:sz w:val="22"/>
                      <w:szCs w:val="22"/>
                    </w:rPr>
                    <w:t>између 0% и 24% испитаника је одговорило задовољно код “ДА/НЕ” питања односно задовољно или углавном задовољно услугом тамо гдје су понуђени ови модалитети одговора)</w:t>
                  </w: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5E553212" w14:textId="77777777" w:rsidR="00084EEF" w:rsidRDefault="0035027A" w:rsidP="0035027A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 xml:space="preserve">Уложена жалба </w:t>
                  </w:r>
                  <w:r w:rsidR="00084EEF"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(притужба, приговор) према локалној власти у било ком слислу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056EC1D9" w14:textId="5C07CA38" w:rsidR="00084EEF" w:rsidRPr="00E70019" w:rsidRDefault="00084EEF" w:rsidP="00084EEF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2</w:t>
                  </w:r>
                  <w:r w:rsidR="00F50A0D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4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уложило</w:t>
                  </w:r>
                  <w:r w:rsidR="00837309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 xml:space="preserve"> жалбу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, </w:t>
                  </w:r>
                </w:p>
                <w:p w14:paraId="050F5C21" w14:textId="55CB285E" w:rsidR="00084EEF" w:rsidRPr="00E70019" w:rsidRDefault="00084EEF" w:rsidP="00084EEF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7</w:t>
                  </w:r>
                  <w:r w:rsidR="00F50A0D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6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није уложило</w:t>
                  </w:r>
                  <w:r w:rsidR="00837309"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 xml:space="preserve"> жалбу</w:t>
                  </w:r>
                </w:p>
                <w:p w14:paraId="394E1D9A" w14:textId="77777777" w:rsidR="00084EEF" w:rsidRPr="00E70019" w:rsidRDefault="00084EEF" w:rsidP="00084EEF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</w:pPr>
                </w:p>
              </w:tc>
            </w:tr>
            <w:tr w:rsidR="00084EEF" w:rsidRPr="004D3365" w14:paraId="7C981CE3" w14:textId="77777777" w:rsidTr="00005A5C">
              <w:trPr>
                <w:trHeight w:val="2246"/>
                <w:jc w:val="center"/>
              </w:trPr>
              <w:tc>
                <w:tcPr>
                  <w:tcW w:w="2835" w:type="dxa"/>
                  <w:vMerge/>
                  <w:shd w:val="clear" w:color="auto" w:fill="FF0000"/>
                  <w:vAlign w:val="center"/>
                </w:tcPr>
                <w:p w14:paraId="1A5D2099" w14:textId="77777777" w:rsidR="00084EEF" w:rsidRPr="004D3365" w:rsidRDefault="00084EEF" w:rsidP="005C70C1">
                  <w:pPr>
                    <w:rPr>
                      <w:rFonts w:ascii="Arial" w:hAnsi="Arial" w:cs="Arial"/>
                      <w:bCs w:val="0"/>
                      <w:sz w:val="22"/>
                      <w:szCs w:val="22"/>
                    </w:rPr>
                  </w:pPr>
                </w:p>
              </w:tc>
              <w:tc>
                <w:tcPr>
                  <w:tcW w:w="2411" w:type="dxa"/>
                  <w:shd w:val="clear" w:color="auto" w:fill="auto"/>
                  <w:vAlign w:val="center"/>
                </w:tcPr>
                <w:p w14:paraId="01B84BC7" w14:textId="77777777" w:rsidR="00084EEF" w:rsidRDefault="00084EEF" w:rsidP="005C70C1">
                  <w:pP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</w:pPr>
                  <w:r>
                    <w:rPr>
                      <w:rFonts w:ascii="Arial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Да ли је локална власт на било који начин ријешила жалбу</w:t>
                  </w:r>
                </w:p>
              </w:tc>
              <w:tc>
                <w:tcPr>
                  <w:tcW w:w="4706" w:type="dxa"/>
                  <w:shd w:val="clear" w:color="auto" w:fill="auto"/>
                  <w:vAlign w:val="center"/>
                </w:tcPr>
                <w:p w14:paraId="163FBBA1" w14:textId="5D92CBDC" w:rsidR="00084EEF" w:rsidRPr="00E70019" w:rsidRDefault="00084EEF" w:rsidP="00084EEF">
                  <w:pPr>
                    <w:rPr>
                      <w:b w:val="0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1</w:t>
                  </w:r>
                  <w:r w:rsidR="00F50A0D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8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% испитаника/ца је задовољно услугом, 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1</w:t>
                  </w:r>
                  <w:r w:rsidR="00F50A0D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  <w:lang w:val="sr-Cyrl-BA"/>
                    </w:rPr>
                    <w:t>1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>%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 xml:space="preserve"> испитаника/ца незадовољно, док је</w:t>
                  </w:r>
                </w:p>
                <w:p w14:paraId="260DDB05" w14:textId="176DBE10" w:rsidR="00084EEF" w:rsidRPr="00E70019" w:rsidRDefault="00084EEF" w:rsidP="00084EEF">
                  <w:pPr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</w:pP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7</w:t>
                  </w:r>
                  <w:r w:rsidR="00F50A0D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  <w:lang w:val="sr-Cyrl-BA"/>
                    </w:rPr>
                    <w:t>1</w:t>
                  </w:r>
                  <w:r w:rsidRPr="00E70019">
                    <w:rPr>
                      <w:rFonts w:ascii="Arial" w:eastAsia="Times New Roman" w:hAnsi="Arial" w:cs="Arial"/>
                      <w:b w:val="0"/>
                      <w:sz w:val="22"/>
                      <w:szCs w:val="22"/>
                    </w:rPr>
                    <w:t>%</w:t>
                  </w:r>
                  <w:r w:rsidRPr="00E70019">
                    <w:rPr>
                      <w:rFonts w:ascii="Arial" w:eastAsia="Times New Roman" w:hAnsi="Arial" w:cs="Arial"/>
                      <w:b w:val="0"/>
                      <w:bCs w:val="0"/>
                      <w:sz w:val="22"/>
                      <w:szCs w:val="22"/>
                    </w:rPr>
                    <w:t xml:space="preserve"> испитаника/ца неутрално или не зна</w:t>
                  </w:r>
                </w:p>
              </w:tc>
            </w:tr>
          </w:tbl>
          <w:p w14:paraId="72993B01" w14:textId="77777777" w:rsidR="00B40C7E" w:rsidRPr="004D3365" w:rsidRDefault="00B40C7E" w:rsidP="00674472">
            <w:pPr>
              <w:suppressAutoHyphens w:val="0"/>
              <w:rPr>
                <w:rFonts w:ascii="Arial" w:hAnsi="Arial" w:cs="Arial"/>
                <w:i/>
                <w:kern w:val="0"/>
                <w:sz w:val="22"/>
                <w:szCs w:val="22"/>
                <w:lang w:eastAsia="en-US"/>
              </w:rPr>
            </w:pPr>
          </w:p>
        </w:tc>
      </w:tr>
    </w:tbl>
    <w:p w14:paraId="0196F6FF" w14:textId="77777777" w:rsidR="00251195" w:rsidRDefault="00251195" w:rsidP="003C5487">
      <w:pPr>
        <w:jc w:val="both"/>
        <w:rPr>
          <w:rFonts w:ascii="Arial" w:hAnsi="Arial" w:cs="Arial"/>
          <w:b w:val="0"/>
          <w:bCs w:val="0"/>
        </w:rPr>
      </w:pPr>
    </w:p>
    <w:p w14:paraId="178E4CC3" w14:textId="77777777" w:rsidR="003A2295" w:rsidRDefault="003A2295" w:rsidP="003C5487">
      <w:pPr>
        <w:jc w:val="both"/>
        <w:rPr>
          <w:rFonts w:ascii="Arial" w:hAnsi="Arial" w:cs="Arial"/>
          <w:b w:val="0"/>
          <w:bCs w:val="0"/>
        </w:rPr>
      </w:pPr>
    </w:p>
    <w:p w14:paraId="49238A31" w14:textId="77777777" w:rsidR="003A2295" w:rsidRDefault="003A2295">
      <w:pPr>
        <w:suppressAutoHyphens w:val="0"/>
        <w:rPr>
          <w:rFonts w:ascii="Arial" w:hAnsi="Arial" w:cs="Arial"/>
          <w:b w:val="0"/>
          <w:bCs w:val="0"/>
        </w:rPr>
      </w:pPr>
      <w:r>
        <w:rPr>
          <w:rFonts w:ascii="Arial" w:hAnsi="Arial" w:cs="Arial"/>
          <w:b w:val="0"/>
          <w:bCs w:val="0"/>
        </w:rPr>
        <w:br w:type="page"/>
      </w:r>
    </w:p>
    <w:p w14:paraId="7379455D" w14:textId="77777777" w:rsidR="00E40EDF" w:rsidRPr="008F24F2" w:rsidRDefault="008E5C77" w:rsidP="004F3F28">
      <w:pPr>
        <w:pStyle w:val="Heading1"/>
        <w:spacing w:before="0"/>
        <w:rPr>
          <w:rFonts w:eastAsia="Liberation Serif"/>
          <w:lang w:val="sr-Cyrl-CS"/>
        </w:rPr>
      </w:pPr>
      <w:bookmarkStart w:id="3" w:name="_Toc126836648"/>
      <w:r>
        <w:rPr>
          <w:rFonts w:eastAsia="Liberation Serif"/>
          <w:lang w:val="sr-Cyrl-CS"/>
        </w:rPr>
        <w:lastRenderedPageBreak/>
        <w:t>ЗАКЉУЧАК</w:t>
      </w:r>
      <w:bookmarkEnd w:id="3"/>
    </w:p>
    <w:p w14:paraId="0E66F4ED" w14:textId="77777777" w:rsidR="00E40EDF" w:rsidRDefault="00E40EDF" w:rsidP="00E40EDF">
      <w:pPr>
        <w:ind w:firstLine="708"/>
        <w:jc w:val="both"/>
        <w:rPr>
          <w:rFonts w:ascii="Arial" w:hAnsi="Arial" w:cs="Arial"/>
          <w:b w:val="0"/>
          <w:bCs w:val="0"/>
          <w:lang w:val="sr-Cyrl-CS"/>
        </w:rPr>
      </w:pPr>
    </w:p>
    <w:p w14:paraId="1ECEF08E" w14:textId="77777777" w:rsidR="000B4FD8" w:rsidRPr="0041654B" w:rsidRDefault="000B4FD8" w:rsidP="000B4FD8">
      <w:pPr>
        <w:pStyle w:val="ListParagraph"/>
        <w:jc w:val="both"/>
        <w:rPr>
          <w:rFonts w:ascii="Arial" w:hAnsi="Arial" w:cs="Arial"/>
        </w:rPr>
      </w:pPr>
      <w:r w:rsidRPr="0041654B">
        <w:rPr>
          <w:rFonts w:ascii="Arial" w:hAnsi="Arial" w:cs="Arial"/>
          <w:lang w:val="sr-Cyrl-RS"/>
        </w:rPr>
        <w:t xml:space="preserve">Циљ анкете </w:t>
      </w:r>
      <w:r w:rsidRPr="0041654B">
        <w:rPr>
          <w:rFonts w:ascii="Arial" w:hAnsi="Arial" w:cs="Arial"/>
        </w:rPr>
        <w:t xml:space="preserve">о задовољству грађана првенствено је да анкета буде једно од најважнијих средстава која помажу </w:t>
      </w:r>
      <w:r w:rsidRPr="0041654B">
        <w:rPr>
          <w:rFonts w:ascii="Arial" w:hAnsi="Arial" w:cs="Arial"/>
          <w:lang w:val="sr-Cyrl-RS"/>
        </w:rPr>
        <w:t>Градској управи града Г</w:t>
      </w:r>
      <w:r w:rsidR="0035027A" w:rsidRPr="0041654B">
        <w:rPr>
          <w:rFonts w:ascii="Arial" w:hAnsi="Arial" w:cs="Arial"/>
          <w:lang w:val="sr-Cyrl-RS"/>
        </w:rPr>
        <w:t>радишка</w:t>
      </w:r>
      <w:r w:rsidRPr="0041654B">
        <w:rPr>
          <w:rFonts w:ascii="Arial" w:hAnsi="Arial" w:cs="Arial"/>
        </w:rPr>
        <w:t xml:space="preserve"> да прикупи информације о оним </w:t>
      </w:r>
      <w:r w:rsidRPr="0041654B">
        <w:rPr>
          <w:rFonts w:ascii="Arial" w:hAnsi="Arial" w:cs="Arial"/>
          <w:lang w:val="sr-Cyrl-RS"/>
        </w:rPr>
        <w:t>областима и јавним услугама</w:t>
      </w:r>
      <w:r w:rsidRPr="0041654B">
        <w:rPr>
          <w:rFonts w:ascii="Arial" w:hAnsi="Arial" w:cs="Arial"/>
        </w:rPr>
        <w:t xml:space="preserve"> којима треба посветити посебну пажњу и у којима треба остварити побољшања. Управо због тога спровођење анкете о задовољству корисника никада није само себи циљ. </w:t>
      </w:r>
    </w:p>
    <w:p w14:paraId="03EF43DE" w14:textId="77777777" w:rsidR="000B4FD8" w:rsidRPr="0041654B" w:rsidRDefault="000B4FD8" w:rsidP="000B4FD8">
      <w:pPr>
        <w:pStyle w:val="ListParagraph"/>
        <w:jc w:val="both"/>
        <w:rPr>
          <w:rFonts w:ascii="Arial" w:hAnsi="Arial" w:cs="Arial"/>
        </w:rPr>
      </w:pPr>
    </w:p>
    <w:p w14:paraId="0D0B4BAE" w14:textId="77777777" w:rsidR="000B4FD8" w:rsidRPr="0041654B" w:rsidRDefault="002048FE" w:rsidP="000B4FD8">
      <w:pPr>
        <w:pStyle w:val="ListParagraph"/>
        <w:jc w:val="both"/>
        <w:rPr>
          <w:rFonts w:ascii="Arial" w:hAnsi="Arial" w:cs="Arial"/>
          <w:lang w:val="sr-Cyrl-RS"/>
        </w:rPr>
      </w:pPr>
      <w:r w:rsidRPr="0041654B">
        <w:rPr>
          <w:rFonts w:ascii="Arial" w:hAnsi="Arial" w:cs="Arial"/>
          <w:lang w:val="sr-Cyrl-RS"/>
        </w:rPr>
        <w:t>На темељу ове анк</w:t>
      </w:r>
      <w:r w:rsidR="00336F2A" w:rsidRPr="0041654B">
        <w:rPr>
          <w:rFonts w:ascii="Arial" w:hAnsi="Arial" w:cs="Arial"/>
          <w:lang w:val="sr-Cyrl-RS"/>
        </w:rPr>
        <w:t>ете задужује се Тим за квалитет</w:t>
      </w:r>
      <w:r w:rsidRPr="0041654B">
        <w:rPr>
          <w:rFonts w:ascii="Arial" w:hAnsi="Arial" w:cs="Arial"/>
          <w:lang w:val="sr-Cyrl-RS"/>
        </w:rPr>
        <w:t xml:space="preserve"> </w:t>
      </w:r>
      <w:r w:rsidR="00BA1C91" w:rsidRPr="0041654B">
        <w:rPr>
          <w:rFonts w:ascii="Arial" w:hAnsi="Arial" w:cs="Arial"/>
          <w:lang w:val="sr-Cyrl-RS"/>
        </w:rPr>
        <w:t>Градске управе града</w:t>
      </w:r>
      <w:r w:rsidR="004400B7" w:rsidRPr="0041654B">
        <w:rPr>
          <w:rFonts w:ascii="Arial" w:hAnsi="Arial" w:cs="Arial"/>
          <w:lang w:val="sr-Cyrl-RS"/>
        </w:rPr>
        <w:t xml:space="preserve"> Градишке </w:t>
      </w:r>
      <w:r w:rsidRPr="0041654B">
        <w:rPr>
          <w:rFonts w:ascii="Arial" w:hAnsi="Arial" w:cs="Arial"/>
          <w:lang w:val="sr-Cyrl-RS"/>
        </w:rPr>
        <w:t xml:space="preserve">да </w:t>
      </w:r>
      <w:r w:rsidR="00B81164" w:rsidRPr="0041654B">
        <w:rPr>
          <w:rFonts w:ascii="Arial" w:hAnsi="Arial" w:cs="Arial"/>
          <w:lang w:val="sr-Cyrl-RS"/>
        </w:rPr>
        <w:t>утврди и разради конкретне активности, мјере</w:t>
      </w:r>
      <w:r w:rsidRPr="0041654B">
        <w:rPr>
          <w:rFonts w:ascii="Arial" w:hAnsi="Arial" w:cs="Arial"/>
          <w:lang w:val="sr-Cyrl-RS"/>
        </w:rPr>
        <w:t xml:space="preserve"> за побољшање јавних услуга</w:t>
      </w:r>
      <w:r w:rsidR="00792A4E" w:rsidRPr="0041654B">
        <w:rPr>
          <w:rFonts w:ascii="Arial" w:hAnsi="Arial" w:cs="Arial"/>
          <w:lang w:val="sr-Latn-BA"/>
        </w:rPr>
        <w:t xml:space="preserve"> </w:t>
      </w:r>
      <w:r w:rsidR="00B81164" w:rsidRPr="0041654B">
        <w:rPr>
          <w:rFonts w:ascii="Arial" w:hAnsi="Arial" w:cs="Arial"/>
          <w:lang w:val="sr-Cyrl-RS"/>
        </w:rPr>
        <w:t>као одговор на резултате анкете.</w:t>
      </w:r>
    </w:p>
    <w:p w14:paraId="05631640" w14:textId="77777777" w:rsidR="0048742A" w:rsidRDefault="0048742A" w:rsidP="000B4FD8">
      <w:pPr>
        <w:pStyle w:val="ListParagraph"/>
        <w:jc w:val="both"/>
        <w:rPr>
          <w:rFonts w:ascii="Arial" w:hAnsi="Arial" w:cs="Arial"/>
          <w:sz w:val="25"/>
          <w:szCs w:val="25"/>
          <w:lang w:val="sr-Cyrl-RS"/>
        </w:rPr>
      </w:pPr>
    </w:p>
    <w:p w14:paraId="45594607" w14:textId="77777777" w:rsidR="0048742A" w:rsidRDefault="0048742A" w:rsidP="000B4FD8">
      <w:pPr>
        <w:pStyle w:val="ListParagraph"/>
        <w:jc w:val="both"/>
        <w:rPr>
          <w:rFonts w:ascii="Arial" w:hAnsi="Arial" w:cs="Arial"/>
          <w:sz w:val="25"/>
          <w:szCs w:val="25"/>
          <w:lang w:val="sr-Cyrl-RS"/>
        </w:rPr>
      </w:pPr>
    </w:p>
    <w:p w14:paraId="0CE05DE7" w14:textId="77777777" w:rsidR="0048742A" w:rsidRDefault="0048742A" w:rsidP="000B4FD8">
      <w:pPr>
        <w:pStyle w:val="ListParagraph"/>
        <w:jc w:val="both"/>
        <w:rPr>
          <w:rFonts w:ascii="Arial" w:hAnsi="Arial" w:cs="Arial"/>
          <w:sz w:val="25"/>
          <w:szCs w:val="25"/>
          <w:lang w:val="sr-Cyrl-RS"/>
        </w:rPr>
      </w:pPr>
    </w:p>
    <w:p w14:paraId="167F14DA" w14:textId="77777777" w:rsidR="0048742A" w:rsidRDefault="0048742A" w:rsidP="000B4FD8">
      <w:pPr>
        <w:pStyle w:val="ListParagraph"/>
        <w:jc w:val="both"/>
        <w:rPr>
          <w:rFonts w:ascii="Arial" w:hAnsi="Arial" w:cs="Arial"/>
          <w:sz w:val="25"/>
          <w:szCs w:val="25"/>
          <w:lang w:val="sr-Cyrl-RS"/>
        </w:rPr>
      </w:pPr>
    </w:p>
    <w:p w14:paraId="244FAFEF" w14:textId="77777777" w:rsidR="0048742A" w:rsidRDefault="0048742A" w:rsidP="000B4FD8">
      <w:pPr>
        <w:pStyle w:val="ListParagraph"/>
        <w:jc w:val="both"/>
        <w:rPr>
          <w:rFonts w:ascii="Arial" w:hAnsi="Arial" w:cs="Arial"/>
          <w:sz w:val="25"/>
          <w:szCs w:val="25"/>
          <w:lang w:val="sr-Cyrl-RS"/>
        </w:rPr>
      </w:pPr>
    </w:p>
    <w:p w14:paraId="201D3B45" w14:textId="77777777" w:rsidR="0048742A" w:rsidRPr="00B81164" w:rsidRDefault="0048742A" w:rsidP="000B4FD8">
      <w:pPr>
        <w:pStyle w:val="ListParagraph"/>
        <w:jc w:val="both"/>
        <w:rPr>
          <w:rFonts w:ascii="Arial" w:hAnsi="Arial" w:cs="Arial"/>
          <w:sz w:val="25"/>
          <w:szCs w:val="25"/>
          <w:lang w:val="sr-Cyrl-RS"/>
        </w:rPr>
      </w:pPr>
    </w:p>
    <w:p w14:paraId="1C777892" w14:textId="77777777" w:rsidR="00E80105" w:rsidRDefault="00E80105" w:rsidP="000B4FD8">
      <w:pPr>
        <w:pStyle w:val="ListParagraph"/>
        <w:jc w:val="both"/>
        <w:rPr>
          <w:rFonts w:ascii="Arial" w:hAnsi="Arial" w:cs="Arial"/>
          <w:sz w:val="25"/>
          <w:szCs w:val="25"/>
          <w:lang w:val="sr-Cyrl-RS"/>
        </w:rPr>
      </w:pPr>
    </w:p>
    <w:tbl>
      <w:tblPr>
        <w:tblStyle w:val="TableGrid"/>
        <w:tblW w:w="9137" w:type="dxa"/>
        <w:tblLook w:val="04A0" w:firstRow="1" w:lastRow="0" w:firstColumn="1" w:lastColumn="0" w:noHBand="0" w:noVBand="1"/>
      </w:tblPr>
      <w:tblGrid>
        <w:gridCol w:w="3050"/>
        <w:gridCol w:w="137"/>
        <w:gridCol w:w="2865"/>
        <w:gridCol w:w="3085"/>
      </w:tblGrid>
      <w:tr w:rsidR="00336F2A" w14:paraId="06AED35F" w14:textId="77777777" w:rsidTr="00CD1F49">
        <w:trPr>
          <w:trHeight w:val="289"/>
        </w:trPr>
        <w:tc>
          <w:tcPr>
            <w:tcW w:w="305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593CDA" w14:textId="77777777" w:rsidR="00336F2A" w:rsidRDefault="0041654B" w:rsidP="005C70C1">
            <w:pPr>
              <w:jc w:val="center"/>
              <w:rPr>
                <w:rFonts w:ascii="Arial" w:hAnsi="Arial" w:cs="Arial"/>
                <w:b w:val="0"/>
                <w:bCs w:val="0"/>
                <w:lang w:val="sr-Cyrl-CS"/>
              </w:rPr>
            </w:pPr>
            <w:r>
              <w:rPr>
                <w:rFonts w:ascii="Arial" w:hAnsi="Arial" w:cs="Arial"/>
                <w:lang w:val="sr-Cyrl-CS"/>
              </w:rPr>
              <w:t xml:space="preserve">   </w:t>
            </w:r>
            <w:r w:rsidR="00336F2A">
              <w:rPr>
                <w:rFonts w:ascii="Arial" w:hAnsi="Arial" w:cs="Arial"/>
                <w:lang w:val="sr-Cyrl-CS"/>
              </w:rPr>
              <w:t>ОБРАЂИВАЧ</w:t>
            </w:r>
          </w:p>
        </w:tc>
        <w:tc>
          <w:tcPr>
            <w:tcW w:w="300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80396F" w14:textId="77777777" w:rsidR="00336F2A" w:rsidRDefault="00336F2A" w:rsidP="005C70C1">
            <w:pPr>
              <w:jc w:val="both"/>
              <w:rPr>
                <w:rFonts w:ascii="Arial" w:hAnsi="Arial" w:cs="Arial"/>
                <w:b w:val="0"/>
                <w:bCs w:val="0"/>
                <w:lang w:val="sr-Cyrl-CS"/>
              </w:rPr>
            </w:pPr>
          </w:p>
        </w:tc>
        <w:tc>
          <w:tcPr>
            <w:tcW w:w="3085" w:type="dxa"/>
            <w:vMerge w:val="restart"/>
            <w:tcBorders>
              <w:top w:val="nil"/>
              <w:left w:val="nil"/>
              <w:right w:val="nil"/>
            </w:tcBorders>
          </w:tcPr>
          <w:p w14:paraId="422820AE" w14:textId="77777777" w:rsidR="00336F2A" w:rsidRDefault="00336F2A" w:rsidP="00336F2A">
            <w:pPr>
              <w:jc w:val="center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ПРЕДЛАГАЧ</w:t>
            </w:r>
          </w:p>
          <w:p w14:paraId="187A8662" w14:textId="77777777" w:rsidR="00336F2A" w:rsidRDefault="00336F2A" w:rsidP="00336F2A">
            <w:pPr>
              <w:jc w:val="center"/>
              <w:rPr>
                <w:rFonts w:ascii="Arial" w:hAnsi="Arial" w:cs="Arial"/>
                <w:lang w:val="sr-Cyrl-RS"/>
              </w:rPr>
            </w:pPr>
          </w:p>
          <w:p w14:paraId="2F8228E8" w14:textId="77777777" w:rsidR="00336F2A" w:rsidRDefault="00336F2A" w:rsidP="00336F2A">
            <w:pPr>
              <w:jc w:val="center"/>
              <w:rPr>
                <w:rFonts w:ascii="Arial" w:hAnsi="Arial" w:cs="Arial"/>
                <w:lang w:val="sr-Cyrl-RS"/>
              </w:rPr>
            </w:pPr>
          </w:p>
          <w:p w14:paraId="2F6814D0" w14:textId="77777777" w:rsidR="00336F2A" w:rsidRDefault="00336F2A" w:rsidP="00336F2A">
            <w:pPr>
              <w:jc w:val="center"/>
              <w:rPr>
                <w:rFonts w:ascii="Arial" w:hAnsi="Arial" w:cs="Arial"/>
                <w:b w:val="0"/>
                <w:bCs w:val="0"/>
                <w:lang w:val="sr-Cyrl-CS"/>
              </w:rPr>
            </w:pPr>
          </w:p>
          <w:p w14:paraId="46F342CF" w14:textId="77777777" w:rsidR="00336F2A" w:rsidRDefault="00336F2A" w:rsidP="00336F2A">
            <w:pPr>
              <w:jc w:val="center"/>
              <w:rPr>
                <w:rFonts w:ascii="Arial" w:hAnsi="Arial" w:cs="Arial"/>
                <w:b w:val="0"/>
                <w:bCs w:val="0"/>
                <w:lang w:val="sr-Cyrl-CS"/>
              </w:rPr>
            </w:pPr>
            <w:r w:rsidRPr="00336F2A">
              <w:rPr>
                <w:rFonts w:ascii="Arial" w:hAnsi="Arial" w:cs="Arial"/>
                <w:lang w:val="sr-Cyrl-CS"/>
              </w:rPr>
              <w:t>ГРАДОНАЧЕЛНИК</w:t>
            </w:r>
          </w:p>
          <w:p w14:paraId="7D56D178" w14:textId="77777777" w:rsidR="00336F2A" w:rsidRDefault="00336F2A" w:rsidP="00336F2A">
            <w:pPr>
              <w:jc w:val="center"/>
              <w:rPr>
                <w:rFonts w:ascii="Arial" w:hAnsi="Arial" w:cs="Arial"/>
                <w:b w:val="0"/>
                <w:bCs w:val="0"/>
                <w:lang w:val="sr-Cyrl-CS"/>
              </w:rPr>
            </w:pPr>
            <w:r>
              <w:rPr>
                <w:rFonts w:ascii="Arial" w:hAnsi="Arial" w:cs="Arial"/>
                <w:lang w:val="sr-Cyrl-RS"/>
              </w:rPr>
              <w:t>Зоран Аџић</w:t>
            </w:r>
          </w:p>
        </w:tc>
      </w:tr>
      <w:tr w:rsidR="00336F2A" w14:paraId="5A51961D" w14:textId="77777777" w:rsidTr="00CD1F49">
        <w:trPr>
          <w:trHeight w:val="1759"/>
        </w:trPr>
        <w:tc>
          <w:tcPr>
            <w:tcW w:w="31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BEF90D7" w14:textId="77777777" w:rsidR="00336F2A" w:rsidRDefault="00336F2A" w:rsidP="00336F2A">
            <w:pPr>
              <w:jc w:val="center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  <w:lang w:val="sr-Cyrl-CS"/>
              </w:rPr>
              <w:t>ОДЈЕЉЕЊЕ</w:t>
            </w:r>
          </w:p>
          <w:p w14:paraId="30948430" w14:textId="77777777" w:rsidR="00336F2A" w:rsidRDefault="00336F2A" w:rsidP="00336F2A">
            <w:pPr>
              <w:jc w:val="center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  <w:lang w:val="sr-Cyrl-CS"/>
              </w:rPr>
              <w:t>ЗА ОПШТУ УПРАВУ</w:t>
            </w:r>
          </w:p>
          <w:p w14:paraId="4C9FF77C" w14:textId="77777777" w:rsidR="00336F2A" w:rsidRDefault="00336F2A" w:rsidP="00336F2A">
            <w:pPr>
              <w:jc w:val="center"/>
              <w:rPr>
                <w:rFonts w:ascii="Arial" w:hAnsi="Arial" w:cs="Arial"/>
                <w:lang w:val="sr-Cyrl-CS"/>
              </w:rPr>
            </w:pPr>
          </w:p>
          <w:p w14:paraId="2FE625EA" w14:textId="39514CFF" w:rsidR="00336F2A" w:rsidRDefault="000323D2" w:rsidP="00336F2A">
            <w:pPr>
              <w:jc w:val="center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  <w:lang w:val="sr-Cyrl-BA"/>
              </w:rPr>
              <w:t xml:space="preserve">в.д. </w:t>
            </w:r>
            <w:r w:rsidR="00336F2A">
              <w:rPr>
                <w:rFonts w:ascii="Arial" w:hAnsi="Arial" w:cs="Arial"/>
                <w:lang w:val="sr-Cyrl-CS"/>
              </w:rPr>
              <w:t xml:space="preserve">НАЧЕЛНИК ОДЈЕЉЕЊА </w:t>
            </w:r>
          </w:p>
          <w:p w14:paraId="2B4961FE" w14:textId="77777777" w:rsidR="00336F2A" w:rsidRDefault="00336F2A" w:rsidP="00336F2A">
            <w:pPr>
              <w:jc w:val="center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  <w:lang w:val="sr-Cyrl-CS"/>
              </w:rPr>
              <w:t>Божана Глувић</w:t>
            </w:r>
          </w:p>
          <w:p w14:paraId="39411AE6" w14:textId="77777777" w:rsidR="00336F2A" w:rsidRDefault="00336F2A" w:rsidP="00336F2A">
            <w:pPr>
              <w:jc w:val="center"/>
              <w:rPr>
                <w:rFonts w:ascii="Arial" w:hAnsi="Arial" w:cs="Arial"/>
                <w:b w:val="0"/>
                <w:bCs w:val="0"/>
                <w:lang w:val="sr-Cyrl-CS"/>
              </w:rPr>
            </w:pPr>
          </w:p>
        </w:tc>
        <w:tc>
          <w:tcPr>
            <w:tcW w:w="2865" w:type="dxa"/>
            <w:tcBorders>
              <w:top w:val="nil"/>
              <w:left w:val="nil"/>
              <w:bottom w:val="nil"/>
              <w:right w:val="nil"/>
            </w:tcBorders>
          </w:tcPr>
          <w:p w14:paraId="11B1CA4A" w14:textId="77777777" w:rsidR="00336F2A" w:rsidRDefault="00336F2A" w:rsidP="00336F2A">
            <w:pPr>
              <w:jc w:val="both"/>
              <w:rPr>
                <w:rFonts w:ascii="Arial" w:hAnsi="Arial" w:cs="Arial"/>
                <w:b w:val="0"/>
                <w:bCs w:val="0"/>
                <w:lang w:val="sr-Cyrl-CS"/>
              </w:rPr>
            </w:pPr>
          </w:p>
        </w:tc>
        <w:tc>
          <w:tcPr>
            <w:tcW w:w="3085" w:type="dxa"/>
            <w:vMerge/>
            <w:tcBorders>
              <w:left w:val="nil"/>
              <w:right w:val="nil"/>
            </w:tcBorders>
            <w:vAlign w:val="bottom"/>
          </w:tcPr>
          <w:p w14:paraId="6CAA3F76" w14:textId="77777777" w:rsidR="00336F2A" w:rsidRPr="00336F2A" w:rsidRDefault="00336F2A" w:rsidP="00336F2A">
            <w:pPr>
              <w:jc w:val="center"/>
              <w:rPr>
                <w:rFonts w:ascii="Arial" w:hAnsi="Arial" w:cs="Arial"/>
                <w:bCs w:val="0"/>
                <w:lang w:val="sr-Cyrl-CS"/>
              </w:rPr>
            </w:pPr>
          </w:p>
        </w:tc>
      </w:tr>
    </w:tbl>
    <w:p w14:paraId="06F8C74E" w14:textId="77777777" w:rsidR="00336F2A" w:rsidRPr="00CD1F49" w:rsidRDefault="00336F2A" w:rsidP="00CD1F49">
      <w:pPr>
        <w:jc w:val="both"/>
        <w:rPr>
          <w:rFonts w:ascii="Arial" w:hAnsi="Arial" w:cs="Arial"/>
          <w:sz w:val="25"/>
          <w:szCs w:val="25"/>
          <w:lang w:val="sr-Cyrl-RS"/>
        </w:rPr>
      </w:pPr>
    </w:p>
    <w:sectPr w:rsidR="00336F2A" w:rsidRPr="00CD1F49" w:rsidSect="008D5FD5">
      <w:pgSz w:w="11907" w:h="16839" w:code="9"/>
      <w:pgMar w:top="1134" w:right="1418" w:bottom="1134" w:left="1418" w:header="709" w:footer="3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7C1E45" w14:textId="77777777" w:rsidR="00671B4D" w:rsidRDefault="00671B4D" w:rsidP="00F76077">
      <w:r>
        <w:separator/>
      </w:r>
    </w:p>
  </w:endnote>
  <w:endnote w:type="continuationSeparator" w:id="0">
    <w:p w14:paraId="7312F478" w14:textId="77777777" w:rsidR="00671B4D" w:rsidRDefault="00671B4D" w:rsidP="00F760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B8E33" w14:textId="77777777" w:rsidR="005C70C1" w:rsidRPr="0009466A" w:rsidRDefault="00837309" w:rsidP="0009466A">
    <w:pPr>
      <w:pStyle w:val="Footer"/>
      <w:jc w:val="right"/>
      <w:rPr>
        <w:b w:val="0"/>
        <w:i/>
        <w:sz w:val="18"/>
        <w:szCs w:val="18"/>
        <w:lang w:val="sr-Latn-BA"/>
      </w:rPr>
    </w:pPr>
    <w:r>
      <w:rPr>
        <w:b w:val="0"/>
        <w:i/>
        <w:noProof/>
        <w:sz w:val="18"/>
        <w:szCs w:val="18"/>
        <w:lang w:val="sr-Latn-BA" w:eastAsia="sr-Latn-BA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36372D7F" wp14:editId="7DD92851">
              <wp:simplePos x="0" y="0"/>
              <wp:positionH relativeFrom="column">
                <wp:posOffset>-26035</wp:posOffset>
              </wp:positionH>
              <wp:positionV relativeFrom="paragraph">
                <wp:posOffset>-66675</wp:posOffset>
              </wp:positionV>
              <wp:extent cx="6383655" cy="0"/>
              <wp:effectExtent l="12065" t="9525" r="5080" b="9525"/>
              <wp:wrapNone/>
              <wp:docPr id="8" name="Lin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8365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A9AB9E7" id="Line 14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05pt,-5.25pt" to="500.6pt,-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" strokeweight=".5pt"/>
          </w:pict>
        </mc:Fallback>
      </mc:AlternateContent>
    </w:r>
    <w:r w:rsidR="005C70C1" w:rsidRPr="0009466A">
      <w:rPr>
        <w:b w:val="0"/>
        <w:i/>
        <w:sz w:val="18"/>
        <w:szCs w:val="18"/>
        <w:lang w:val="sr-Cyrl-BA"/>
      </w:rPr>
      <w:fldChar w:fldCharType="begin"/>
    </w:r>
    <w:r w:rsidR="005C70C1" w:rsidRPr="0009466A">
      <w:rPr>
        <w:b w:val="0"/>
        <w:i/>
        <w:sz w:val="18"/>
        <w:szCs w:val="18"/>
        <w:lang w:val="sr-Cyrl-BA"/>
      </w:rPr>
      <w:instrText xml:space="preserve"> PAGE   \* MERGEFORMAT </w:instrText>
    </w:r>
    <w:r w:rsidR="005C70C1" w:rsidRPr="0009466A">
      <w:rPr>
        <w:b w:val="0"/>
        <w:i/>
        <w:sz w:val="18"/>
        <w:szCs w:val="18"/>
        <w:lang w:val="sr-Cyrl-BA"/>
      </w:rPr>
      <w:fldChar w:fldCharType="separate"/>
    </w:r>
    <w:r w:rsidR="00085205">
      <w:rPr>
        <w:b w:val="0"/>
        <w:i/>
        <w:noProof/>
        <w:sz w:val="18"/>
        <w:szCs w:val="18"/>
        <w:lang w:val="sr-Cyrl-BA"/>
      </w:rPr>
      <w:t>9</w:t>
    </w:r>
    <w:r w:rsidR="005C70C1" w:rsidRPr="0009466A">
      <w:rPr>
        <w:b w:val="0"/>
        <w:i/>
        <w:sz w:val="18"/>
        <w:szCs w:val="18"/>
        <w:lang w:val="sr-Cyrl-BA"/>
      </w:rPr>
      <w:fldChar w:fldCharType="end"/>
    </w:r>
    <w:r w:rsidR="005C70C1" w:rsidRPr="00757ADF">
      <w:rPr>
        <w:b w:val="0"/>
        <w:i/>
        <w:sz w:val="18"/>
        <w:szCs w:val="18"/>
        <w:lang w:val="sr-Cyrl-BA"/>
      </w:rPr>
      <w:t>/</w:t>
    </w:r>
    <w:fldSimple w:instr=" NUMPAGES   \* MERGEFORMAT ">
      <w:r w:rsidR="00085205" w:rsidRPr="00085205">
        <w:rPr>
          <w:b w:val="0"/>
          <w:i/>
          <w:noProof/>
          <w:sz w:val="18"/>
          <w:szCs w:val="18"/>
          <w:lang w:val="sr-Cyrl-BA"/>
        </w:rPr>
        <w:t>9</w:t>
      </w:r>
    </w:fldSimple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1326F" w14:textId="77777777" w:rsidR="005C70C1" w:rsidRPr="0009466A" w:rsidRDefault="00837309" w:rsidP="00F76077">
    <w:pPr>
      <w:pStyle w:val="Footer"/>
      <w:jc w:val="right"/>
      <w:rPr>
        <w:b w:val="0"/>
        <w:i/>
        <w:sz w:val="18"/>
        <w:szCs w:val="18"/>
        <w:lang w:val="sr-Latn-BA"/>
      </w:rPr>
    </w:pPr>
    <w:r>
      <w:rPr>
        <w:b w:val="0"/>
        <w:i/>
        <w:noProof/>
        <w:sz w:val="18"/>
        <w:szCs w:val="18"/>
        <w:lang w:val="sr-Latn-BA" w:eastAsia="sr-Latn-BA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2D341434" wp14:editId="41F7DA1E">
              <wp:simplePos x="0" y="0"/>
              <wp:positionH relativeFrom="column">
                <wp:posOffset>-294005</wp:posOffset>
              </wp:positionH>
              <wp:positionV relativeFrom="paragraph">
                <wp:posOffset>-109220</wp:posOffset>
              </wp:positionV>
              <wp:extent cx="9508490" cy="15875"/>
              <wp:effectExtent l="10795" t="5080" r="5715" b="762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508490" cy="15875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56707F2" id="Line 2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3.15pt,-8.6pt" to="725.55pt,-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" strokeweight=".5pt"/>
          </w:pict>
        </mc:Fallback>
      </mc:AlternateContent>
    </w:r>
    <w:r w:rsidR="005C70C1" w:rsidRPr="00757ADF">
      <w:rPr>
        <w:b w:val="0"/>
        <w:i/>
        <w:sz w:val="18"/>
        <w:szCs w:val="18"/>
        <w:lang w:val="sr-Cyrl-BA"/>
      </w:rPr>
      <w:t>1/</w:t>
    </w:r>
    <w:fldSimple w:instr=" NUMPAGES   \* MERGEFORMAT ">
      <w:r w:rsidR="00085205" w:rsidRPr="00085205">
        <w:rPr>
          <w:b w:val="0"/>
          <w:i/>
          <w:noProof/>
          <w:sz w:val="18"/>
          <w:szCs w:val="18"/>
          <w:lang w:val="sr-Cyrl-BA"/>
        </w:rPr>
        <w:t>9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5B347A" w14:textId="77777777" w:rsidR="00671B4D" w:rsidRDefault="00671B4D" w:rsidP="00F76077">
      <w:r>
        <w:separator/>
      </w:r>
    </w:p>
  </w:footnote>
  <w:footnote w:type="continuationSeparator" w:id="0">
    <w:p w14:paraId="64A85005" w14:textId="77777777" w:rsidR="00671B4D" w:rsidRDefault="00671B4D" w:rsidP="00F760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D0969D" w14:textId="77777777" w:rsidR="005C70C1" w:rsidRDefault="00837309">
    <w:pPr>
      <w:pStyle w:val="Header"/>
    </w:pPr>
    <w:r>
      <w:rPr>
        <w:noProof/>
        <w:lang w:val="sr-Latn-BA" w:eastAsia="sr-Latn-BA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0EEC9AB3" wp14:editId="25F76E77">
              <wp:simplePos x="0" y="0"/>
              <wp:positionH relativeFrom="column">
                <wp:posOffset>1048385</wp:posOffset>
              </wp:positionH>
              <wp:positionV relativeFrom="paragraph">
                <wp:posOffset>607060</wp:posOffset>
              </wp:positionV>
              <wp:extent cx="4963160" cy="0"/>
              <wp:effectExtent l="10160" t="6985" r="8255" b="12065"/>
              <wp:wrapNone/>
              <wp:docPr id="7" name="Lin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96316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14190E0" id="Line 20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2.55pt,47.8pt" to="473.35pt,4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" strokeweight="1pt"/>
          </w:pict>
        </mc:Fallback>
      </mc:AlternateContent>
    </w:r>
    <w:r>
      <w:rPr>
        <w:noProof/>
        <w:lang w:val="sr-Latn-BA" w:eastAsia="sr-Latn-BA"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20558FDE" wp14:editId="0D7CF9D0">
              <wp:simplePos x="0" y="0"/>
              <wp:positionH relativeFrom="column">
                <wp:posOffset>1048385</wp:posOffset>
              </wp:positionH>
              <wp:positionV relativeFrom="paragraph">
                <wp:posOffset>635635</wp:posOffset>
              </wp:positionV>
              <wp:extent cx="5033010" cy="347980"/>
              <wp:effectExtent l="635" t="0" r="0" b="0"/>
              <wp:wrapNone/>
              <wp:docPr id="6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33010" cy="3479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7798D3" w14:textId="77777777" w:rsidR="005C70C1" w:rsidRPr="006314F2" w:rsidRDefault="005C70C1" w:rsidP="007419DF">
                          <w:pPr>
                            <w:jc w:val="center"/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Latn-BA"/>
                            </w:rPr>
                          </w:pP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>Улица Видовданска 1а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Latn-BA"/>
                            </w:rPr>
                            <w:t xml:space="preserve">,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>78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Latn-BA"/>
                            </w:rPr>
                            <w:t>4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>00 Градишка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Latn-BA"/>
                            </w:rPr>
                            <w:t xml:space="preserve">,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>Република Српска</w:t>
                          </w:r>
                        </w:p>
                        <w:p w14:paraId="732EAE04" w14:textId="77777777" w:rsidR="005C70C1" w:rsidRPr="006314F2" w:rsidRDefault="005C70C1" w:rsidP="007419DF">
                          <w:pPr>
                            <w:jc w:val="center"/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</w:pP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 xml:space="preserve">Тел.: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CS"/>
                            </w:rPr>
                            <w:t xml:space="preserve">++ 387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 xml:space="preserve">51 810 300, Факс: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CS"/>
                            </w:rPr>
                            <w:t xml:space="preserve">++ 387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>51 814 689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Latn-BA"/>
                            </w:rPr>
                            <w:t xml:space="preserve">,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sr-Cyrl-BA"/>
                            </w:rPr>
                            <w:t xml:space="preserve">Веб сајт: 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hr-HR"/>
                            </w:rPr>
                            <w:t>www.</w:t>
                          </w:r>
                          <w:r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hr-HR"/>
                            </w:rPr>
                            <w:t>grad</w:t>
                          </w:r>
                          <w:r w:rsidRPr="006314F2">
                            <w:rPr>
                              <w:rFonts w:ascii="Arial" w:hAnsi="Arial" w:cs="Arial"/>
                              <w:b w:val="0"/>
                              <w:sz w:val="16"/>
                              <w:szCs w:val="16"/>
                              <w:lang w:val="hr-HR"/>
                            </w:rPr>
                            <w:t>gradiska.com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0558FDE"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26" type="#_x0000_t202" style="position:absolute;margin-left:82.55pt;margin-top:50.05pt;width:396.3pt;height:27.4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" filled="f" stroked="f">
              <v:textbox>
                <w:txbxContent>
                  <w:p w14:paraId="5C7798D3" w14:textId="77777777" w:rsidR="005C70C1" w:rsidRPr="006314F2" w:rsidRDefault="005C70C1" w:rsidP="007419DF">
                    <w:pPr>
                      <w:jc w:val="center"/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Latn-BA"/>
                      </w:rPr>
                    </w:pP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>Улица Видовданска 1а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Latn-BA"/>
                      </w:rPr>
                      <w:t xml:space="preserve">,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>78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Latn-BA"/>
                      </w:rPr>
                      <w:t>4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>00 Градишка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Latn-BA"/>
                      </w:rPr>
                      <w:t xml:space="preserve">,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>Република Српска</w:t>
                    </w:r>
                  </w:p>
                  <w:p w14:paraId="732EAE04" w14:textId="77777777" w:rsidR="005C70C1" w:rsidRPr="006314F2" w:rsidRDefault="005C70C1" w:rsidP="007419DF">
                    <w:pPr>
                      <w:jc w:val="center"/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</w:pP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 xml:space="preserve">Тел.: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CS"/>
                      </w:rPr>
                      <w:t xml:space="preserve">++ 387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 xml:space="preserve">51 810 300, Факс: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CS"/>
                      </w:rPr>
                      <w:t xml:space="preserve">++ 387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>51 814 689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Latn-BA"/>
                      </w:rPr>
                      <w:t xml:space="preserve">,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sr-Cyrl-BA"/>
                      </w:rPr>
                      <w:t xml:space="preserve">Веб сајт: 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hr-HR"/>
                      </w:rPr>
                      <w:t>www.</w:t>
                    </w:r>
                    <w:r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hr-HR"/>
                      </w:rPr>
                      <w:t>grad</w:t>
                    </w:r>
                    <w:r w:rsidRPr="006314F2">
                      <w:rPr>
                        <w:rFonts w:ascii="Arial" w:hAnsi="Arial" w:cs="Arial"/>
                        <w:b w:val="0"/>
                        <w:sz w:val="16"/>
                        <w:szCs w:val="16"/>
                        <w:lang w:val="hr-HR"/>
                      </w:rPr>
                      <w:t>gradiska.com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sr-Latn-BA" w:eastAsia="sr-Latn-BA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E8862F4" wp14:editId="2148DB92">
              <wp:simplePos x="0" y="0"/>
              <wp:positionH relativeFrom="column">
                <wp:posOffset>4007485</wp:posOffset>
              </wp:positionH>
              <wp:positionV relativeFrom="paragraph">
                <wp:posOffset>335915</wp:posOffset>
              </wp:positionV>
              <wp:extent cx="2206625" cy="290195"/>
              <wp:effectExtent l="0" t="2540" r="0" b="2540"/>
              <wp:wrapNone/>
              <wp:docPr id="5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6625" cy="290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B87F7D" w14:textId="77777777" w:rsidR="005C70C1" w:rsidRPr="001A09E6" w:rsidRDefault="005C70C1" w:rsidP="007419DF">
                          <w:pPr>
                            <w:spacing w:after="40"/>
                            <w:rPr>
                              <w:rFonts w:ascii="Arial" w:hAnsi="Arial" w:cs="Arial"/>
                              <w:i/>
                              <w:sz w:val="22"/>
                              <w:szCs w:val="22"/>
                              <w:lang w:val="sr-Cyrl-BA"/>
                            </w:rPr>
                          </w:pPr>
                          <w:r w:rsidRPr="00F76077">
                            <w:rPr>
                              <w:rFonts w:ascii="Arial" w:hAnsi="Arial" w:cs="Arial"/>
                              <w:i/>
                              <w:sz w:val="22"/>
                              <w:szCs w:val="22"/>
                            </w:rPr>
                            <w:t>Одјељење</w:t>
                          </w:r>
                          <w:r>
                            <w:rPr>
                              <w:rFonts w:ascii="Arial" w:hAnsi="Arial" w:cs="Arial"/>
                              <w:i/>
                              <w:sz w:val="22"/>
                              <w:szCs w:val="22"/>
                            </w:rPr>
                            <w:t xml:space="preserve"> </w:t>
                          </w:r>
                          <w:r w:rsidRPr="00F76077">
                            <w:rPr>
                              <w:rFonts w:ascii="Arial" w:hAnsi="Arial" w:cs="Arial"/>
                              <w:i/>
                              <w:sz w:val="22"/>
                              <w:szCs w:val="22"/>
                            </w:rPr>
                            <w:t>за</w:t>
                          </w:r>
                          <w:r>
                            <w:rPr>
                              <w:rFonts w:ascii="Arial" w:hAnsi="Arial" w:cs="Arial"/>
                              <w:i/>
                              <w:sz w:val="22"/>
                              <w:szCs w:val="22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i/>
                              <w:sz w:val="22"/>
                              <w:szCs w:val="22"/>
                              <w:lang w:val="sr-Cyrl-BA"/>
                            </w:rPr>
                            <w:t>општу управу</w:t>
                          </w:r>
                        </w:p>
                        <w:p w14:paraId="02FFA73F" w14:textId="77777777" w:rsidR="005C70C1" w:rsidRPr="00FB1893" w:rsidRDefault="005C70C1" w:rsidP="007419DF">
                          <w:pPr>
                            <w:spacing w:after="40"/>
                            <w:rPr>
                              <w:rFonts w:ascii="Arial" w:hAnsi="Arial" w:cs="Arial"/>
                              <w:sz w:val="22"/>
                              <w:szCs w:val="22"/>
                              <w:lang w:val="sr-Latn-BA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8862F4" id="Text Box 17" o:spid="_x0000_s1027" type="#_x0000_t202" style="position:absolute;margin-left:315.55pt;margin-top:26.45pt;width:173.75pt;height:22.8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" filled="f" stroked="f">
              <v:textbox>
                <w:txbxContent>
                  <w:p w14:paraId="2AB87F7D" w14:textId="77777777" w:rsidR="005C70C1" w:rsidRPr="001A09E6" w:rsidRDefault="005C70C1" w:rsidP="007419DF">
                    <w:pPr>
                      <w:spacing w:after="40"/>
                      <w:rPr>
                        <w:rFonts w:ascii="Arial" w:hAnsi="Arial" w:cs="Arial"/>
                        <w:i/>
                        <w:sz w:val="22"/>
                        <w:szCs w:val="22"/>
                        <w:lang w:val="sr-Cyrl-BA"/>
                      </w:rPr>
                    </w:pPr>
                    <w:r w:rsidRPr="00F76077">
                      <w:rPr>
                        <w:rFonts w:ascii="Arial" w:hAnsi="Arial" w:cs="Arial"/>
                        <w:i/>
                        <w:sz w:val="22"/>
                        <w:szCs w:val="22"/>
                      </w:rPr>
                      <w:t>Одјељење</w:t>
                    </w:r>
                    <w:r>
                      <w:rPr>
                        <w:rFonts w:ascii="Arial" w:hAnsi="Arial" w:cs="Arial"/>
                        <w:i/>
                        <w:sz w:val="22"/>
                        <w:szCs w:val="22"/>
                      </w:rPr>
                      <w:t xml:space="preserve"> </w:t>
                    </w:r>
                    <w:r w:rsidRPr="00F76077">
                      <w:rPr>
                        <w:rFonts w:ascii="Arial" w:hAnsi="Arial" w:cs="Arial"/>
                        <w:i/>
                        <w:sz w:val="22"/>
                        <w:szCs w:val="22"/>
                      </w:rPr>
                      <w:t>за</w:t>
                    </w:r>
                    <w:r>
                      <w:rPr>
                        <w:rFonts w:ascii="Arial" w:hAnsi="Arial" w:cs="Arial"/>
                        <w:i/>
                        <w:sz w:val="22"/>
                        <w:szCs w:val="22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i/>
                        <w:sz w:val="22"/>
                        <w:szCs w:val="22"/>
                        <w:lang w:val="sr-Cyrl-BA"/>
                      </w:rPr>
                      <w:t>општу управу</w:t>
                    </w:r>
                  </w:p>
                  <w:p w14:paraId="02FFA73F" w14:textId="77777777" w:rsidR="005C70C1" w:rsidRPr="00FB1893" w:rsidRDefault="005C70C1" w:rsidP="007419DF">
                    <w:pPr>
                      <w:spacing w:after="40"/>
                      <w:rPr>
                        <w:rFonts w:ascii="Arial" w:hAnsi="Arial" w:cs="Arial"/>
                        <w:sz w:val="22"/>
                        <w:szCs w:val="22"/>
                        <w:lang w:val="sr-Latn-BA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val="sr-Latn-BA" w:eastAsia="sr-Latn-BA"/>
      </w:rPr>
      <mc:AlternateContent>
        <mc:Choice Requires="wps">
          <w:drawing>
            <wp:anchor distT="0" distB="0" distL="114300" distR="114300" simplePos="0" relativeHeight="251663872" behindDoc="0" locked="0" layoutInCell="1" allowOverlap="1" wp14:anchorId="031C3AF9" wp14:editId="6D0F0825">
              <wp:simplePos x="0" y="0"/>
              <wp:positionH relativeFrom="column">
                <wp:posOffset>1042035</wp:posOffset>
              </wp:positionH>
              <wp:positionV relativeFrom="paragraph">
                <wp:posOffset>-197485</wp:posOffset>
              </wp:positionV>
              <wp:extent cx="3173730" cy="804545"/>
              <wp:effectExtent l="3810" t="2540" r="3810" b="2540"/>
              <wp:wrapNone/>
              <wp:docPr id="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73730" cy="8045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F391F1" w14:textId="77777777" w:rsidR="005C70C1" w:rsidRPr="00F76077" w:rsidRDefault="005C70C1" w:rsidP="007419DF">
                          <w:pPr>
                            <w:spacing w:after="40"/>
                            <w:rPr>
                              <w:rFonts w:ascii="Arial" w:hAnsi="Arial" w:cs="Arial"/>
                              <w:sz w:val="22"/>
                              <w:szCs w:val="22"/>
                              <w:lang w:val="hr-HR"/>
                            </w:rPr>
                          </w:pPr>
                          <w:r w:rsidRPr="00F76077">
                            <w:rPr>
                              <w:rFonts w:ascii="Arial" w:hAnsi="Arial" w:cs="Arial"/>
                              <w:sz w:val="22"/>
                              <w:szCs w:val="22"/>
                              <w:lang w:val="sr-Cyrl-BA"/>
                            </w:rPr>
                            <w:t>РЕПУБЛИКА СРПСКА</w:t>
                          </w:r>
                        </w:p>
                        <w:p w14:paraId="1D32CDD4" w14:textId="77777777" w:rsidR="005C70C1" w:rsidRPr="00F76077" w:rsidRDefault="005C70C1" w:rsidP="007419DF">
                          <w:pPr>
                            <w:spacing w:after="40"/>
                            <w:rPr>
                              <w:rFonts w:ascii="Arial" w:hAnsi="Arial" w:cs="Arial"/>
                              <w:sz w:val="22"/>
                              <w:szCs w:val="22"/>
                              <w:lang w:val="sr-Cyrl-BA"/>
                            </w:rPr>
                          </w:pPr>
                          <w:r>
                            <w:rPr>
                              <w:rFonts w:ascii="Arial" w:hAnsi="Arial" w:cs="Arial"/>
                              <w:sz w:val="22"/>
                              <w:szCs w:val="22"/>
                              <w:lang w:val="sr-Cyrl-BA"/>
                            </w:rPr>
                            <w:t>ГРАД</w:t>
                          </w:r>
                          <w:r w:rsidRPr="00F76077">
                            <w:rPr>
                              <w:rFonts w:ascii="Arial" w:hAnsi="Arial" w:cs="Arial"/>
                              <w:sz w:val="22"/>
                              <w:szCs w:val="22"/>
                              <w:lang w:val="sr-Cyrl-BA"/>
                            </w:rPr>
                            <w:t xml:space="preserve"> ГРАДИШКА</w:t>
                          </w:r>
                        </w:p>
                        <w:p w14:paraId="410EFA7C" w14:textId="77777777" w:rsidR="005C70C1" w:rsidRPr="0088709E" w:rsidRDefault="005C70C1" w:rsidP="007419DF">
                          <w:pPr>
                            <w:spacing w:after="40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ascii="Arial" w:hAnsi="Arial" w:cs="Arial"/>
                              <w:noProof/>
                              <w:sz w:val="22"/>
                              <w:szCs w:val="22"/>
                            </w:rPr>
                            <w:t>ГРАДО</w:t>
                          </w:r>
                          <w:r>
                            <w:rPr>
                              <w:rFonts w:ascii="Arial" w:hAnsi="Arial" w:cs="Arial"/>
                              <w:noProof/>
                              <w:sz w:val="22"/>
                              <w:szCs w:val="22"/>
                              <w:lang w:val="sr-Cyrl-CS"/>
                            </w:rPr>
                            <w:t>НАЧЕЛНИК</w:t>
                          </w:r>
                        </w:p>
                        <w:p w14:paraId="76AC30EC" w14:textId="77777777" w:rsidR="005C70C1" w:rsidRPr="00FB1893" w:rsidRDefault="005C70C1" w:rsidP="007419DF">
                          <w:pPr>
                            <w:spacing w:after="40"/>
                            <w:rPr>
                              <w:rFonts w:ascii="Arial" w:hAnsi="Arial" w:cs="Arial"/>
                              <w:sz w:val="22"/>
                              <w:szCs w:val="22"/>
                              <w:lang w:val="sr-Latn-BA"/>
                            </w:rPr>
                          </w:pPr>
                          <w:r>
                            <w:rPr>
                              <w:rFonts w:ascii="Arial" w:hAnsi="Arial" w:cs="Arial"/>
                              <w:sz w:val="22"/>
                              <w:szCs w:val="22"/>
                              <w:lang w:val="sr-Cyrl-BA"/>
                            </w:rPr>
                            <w:t>ГРАДСКА</w:t>
                          </w:r>
                          <w:r w:rsidRPr="00F76077">
                            <w:rPr>
                              <w:rFonts w:ascii="Arial" w:hAnsi="Arial" w:cs="Arial"/>
                              <w:sz w:val="22"/>
                              <w:szCs w:val="22"/>
                              <w:lang w:val="sr-Cyrl-BA"/>
                            </w:rPr>
                            <w:t xml:space="preserve"> УПРАВА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1C3AF9" id="Text Box 16" o:spid="_x0000_s1028" type="#_x0000_t202" style="position:absolute;margin-left:82.05pt;margin-top:-15.55pt;width:249.9pt;height:63.3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" filled="f" stroked="f">
              <v:textbox>
                <w:txbxContent>
                  <w:p w14:paraId="6AF391F1" w14:textId="77777777" w:rsidR="005C70C1" w:rsidRPr="00F76077" w:rsidRDefault="005C70C1" w:rsidP="007419DF">
                    <w:pPr>
                      <w:spacing w:after="40"/>
                      <w:rPr>
                        <w:rFonts w:ascii="Arial" w:hAnsi="Arial" w:cs="Arial"/>
                        <w:sz w:val="22"/>
                        <w:szCs w:val="22"/>
                        <w:lang w:val="hr-HR"/>
                      </w:rPr>
                    </w:pPr>
                    <w:r w:rsidRPr="00F76077">
                      <w:rPr>
                        <w:rFonts w:ascii="Arial" w:hAnsi="Arial" w:cs="Arial"/>
                        <w:sz w:val="22"/>
                        <w:szCs w:val="22"/>
                        <w:lang w:val="sr-Cyrl-BA"/>
                      </w:rPr>
                      <w:t>РЕПУБЛИКА СРПСКА</w:t>
                    </w:r>
                  </w:p>
                  <w:p w14:paraId="1D32CDD4" w14:textId="77777777" w:rsidR="005C70C1" w:rsidRPr="00F76077" w:rsidRDefault="005C70C1" w:rsidP="007419DF">
                    <w:pPr>
                      <w:spacing w:after="40"/>
                      <w:rPr>
                        <w:rFonts w:ascii="Arial" w:hAnsi="Arial" w:cs="Arial"/>
                        <w:sz w:val="22"/>
                        <w:szCs w:val="22"/>
                        <w:lang w:val="sr-Cyrl-BA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  <w:lang w:val="sr-Cyrl-BA"/>
                      </w:rPr>
                      <w:t>ГРАД</w:t>
                    </w:r>
                    <w:r w:rsidRPr="00F76077">
                      <w:rPr>
                        <w:rFonts w:ascii="Arial" w:hAnsi="Arial" w:cs="Arial"/>
                        <w:sz w:val="22"/>
                        <w:szCs w:val="22"/>
                        <w:lang w:val="sr-Cyrl-BA"/>
                      </w:rPr>
                      <w:t xml:space="preserve"> ГРАДИШКА</w:t>
                    </w:r>
                  </w:p>
                  <w:p w14:paraId="410EFA7C" w14:textId="77777777" w:rsidR="005C70C1" w:rsidRPr="0088709E" w:rsidRDefault="005C70C1" w:rsidP="007419DF">
                    <w:pPr>
                      <w:spacing w:after="40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>
                      <w:rPr>
                        <w:rFonts w:ascii="Arial" w:hAnsi="Arial" w:cs="Arial"/>
                        <w:noProof/>
                        <w:sz w:val="22"/>
                        <w:szCs w:val="22"/>
                      </w:rPr>
                      <w:t>ГРАДО</w:t>
                    </w:r>
                    <w:r>
                      <w:rPr>
                        <w:rFonts w:ascii="Arial" w:hAnsi="Arial" w:cs="Arial"/>
                        <w:noProof/>
                        <w:sz w:val="22"/>
                        <w:szCs w:val="22"/>
                        <w:lang w:val="sr-Cyrl-CS"/>
                      </w:rPr>
                      <w:t>НАЧЕЛНИК</w:t>
                    </w:r>
                  </w:p>
                  <w:p w14:paraId="76AC30EC" w14:textId="77777777" w:rsidR="005C70C1" w:rsidRPr="00FB1893" w:rsidRDefault="005C70C1" w:rsidP="007419DF">
                    <w:pPr>
                      <w:spacing w:after="40"/>
                      <w:rPr>
                        <w:rFonts w:ascii="Arial" w:hAnsi="Arial" w:cs="Arial"/>
                        <w:sz w:val="22"/>
                        <w:szCs w:val="22"/>
                        <w:lang w:val="sr-Latn-BA"/>
                      </w:rPr>
                    </w:pPr>
                    <w:r>
                      <w:rPr>
                        <w:rFonts w:ascii="Arial" w:hAnsi="Arial" w:cs="Arial"/>
                        <w:sz w:val="22"/>
                        <w:szCs w:val="22"/>
                        <w:lang w:val="sr-Cyrl-BA"/>
                      </w:rPr>
                      <w:t>ГРАДСКА</w:t>
                    </w:r>
                    <w:r w:rsidRPr="00F76077">
                      <w:rPr>
                        <w:rFonts w:ascii="Arial" w:hAnsi="Arial" w:cs="Arial"/>
                        <w:sz w:val="22"/>
                        <w:szCs w:val="22"/>
                        <w:lang w:val="sr-Cyrl-BA"/>
                      </w:rPr>
                      <w:t xml:space="preserve"> УПРАВА</w:t>
                    </w:r>
                  </w:p>
                </w:txbxContent>
              </v:textbox>
            </v:shape>
          </w:pict>
        </mc:Fallback>
      </mc:AlternateContent>
    </w:r>
    <w:r w:rsidR="005C70C1" w:rsidRPr="007419DF">
      <w:rPr>
        <w:noProof/>
        <w:lang w:val="sr-Latn-BA" w:eastAsia="sr-Latn-BA"/>
      </w:rPr>
      <w:drawing>
        <wp:anchor distT="0" distB="0" distL="114300" distR="114300" simplePos="0" relativeHeight="251662848" behindDoc="0" locked="0" layoutInCell="1" allowOverlap="1" wp14:anchorId="74B85B4B" wp14:editId="5F9333B8">
          <wp:simplePos x="0" y="0"/>
          <wp:positionH relativeFrom="column">
            <wp:posOffset>-280018</wp:posOffset>
          </wp:positionH>
          <wp:positionV relativeFrom="paragraph">
            <wp:posOffset>-260745</wp:posOffset>
          </wp:positionV>
          <wp:extent cx="1231814" cy="1326292"/>
          <wp:effectExtent l="19050" t="0" r="9525" b="0"/>
          <wp:wrapNone/>
          <wp:docPr id="2" name="Picture 43" descr="color2_grb_kalend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3" descr="color2_grb_kalenda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8725" cy="13265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Aria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9400C4E"/>
    <w:multiLevelType w:val="hybridMultilevel"/>
    <w:tmpl w:val="678243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DC23C4"/>
    <w:multiLevelType w:val="hybridMultilevel"/>
    <w:tmpl w:val="8E28F8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F455D0"/>
    <w:multiLevelType w:val="hybridMultilevel"/>
    <w:tmpl w:val="837A7F8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2BA7933"/>
    <w:multiLevelType w:val="hybridMultilevel"/>
    <w:tmpl w:val="56461E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356E99"/>
    <w:multiLevelType w:val="hybridMultilevel"/>
    <w:tmpl w:val="1C0201E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BEA2FA8"/>
    <w:multiLevelType w:val="hybridMultilevel"/>
    <w:tmpl w:val="10087C2C"/>
    <w:lvl w:ilvl="0" w:tplc="674667D0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4006805"/>
    <w:multiLevelType w:val="hybridMultilevel"/>
    <w:tmpl w:val="BB9011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B56BEF"/>
    <w:multiLevelType w:val="hybridMultilevel"/>
    <w:tmpl w:val="B4F4A492"/>
    <w:lvl w:ilvl="0" w:tplc="0B2E426C">
      <w:start w:val="1"/>
      <w:numFmt w:val="decimal"/>
      <w:lvlText w:val="%1)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923772F"/>
    <w:multiLevelType w:val="hybridMultilevel"/>
    <w:tmpl w:val="26C46F2C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0" w15:restartNumberingAfterBreak="0">
    <w:nsid w:val="58573CD1"/>
    <w:multiLevelType w:val="hybridMultilevel"/>
    <w:tmpl w:val="39AA91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3FB3BF8"/>
    <w:multiLevelType w:val="hybridMultilevel"/>
    <w:tmpl w:val="C98CBE26"/>
    <w:lvl w:ilvl="0" w:tplc="9C562028">
      <w:start w:val="1"/>
      <w:numFmt w:val="decimal"/>
      <w:pStyle w:val="Heading1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4"/>
  </w:num>
  <w:num w:numId="4">
    <w:abstractNumId w:val="8"/>
  </w:num>
  <w:num w:numId="5">
    <w:abstractNumId w:val="10"/>
  </w:num>
  <w:num w:numId="6">
    <w:abstractNumId w:val="3"/>
  </w:num>
  <w:num w:numId="7">
    <w:abstractNumId w:val="11"/>
  </w:num>
  <w:num w:numId="8">
    <w:abstractNumId w:val="5"/>
  </w:num>
  <w:num w:numId="9">
    <w:abstractNumId w:val="9"/>
  </w:num>
  <w:num w:numId="10">
    <w:abstractNumId w:val="1"/>
  </w:num>
  <w:num w:numId="11">
    <w:abstractNumId w:val="2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720"/>
  <w:hyphenationZone w:val="425"/>
  <w:drawingGridHorizontalSpacing w:val="2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0B0F"/>
    <w:rsid w:val="000025B3"/>
    <w:rsid w:val="00003FF2"/>
    <w:rsid w:val="00005A5C"/>
    <w:rsid w:val="00005D0A"/>
    <w:rsid w:val="00007A06"/>
    <w:rsid w:val="00012EE2"/>
    <w:rsid w:val="000148A9"/>
    <w:rsid w:val="0001778B"/>
    <w:rsid w:val="00027595"/>
    <w:rsid w:val="00030169"/>
    <w:rsid w:val="000319AB"/>
    <w:rsid w:val="0003212C"/>
    <w:rsid w:val="000323D2"/>
    <w:rsid w:val="00032CD4"/>
    <w:rsid w:val="000401BF"/>
    <w:rsid w:val="0004047D"/>
    <w:rsid w:val="00044AAD"/>
    <w:rsid w:val="00044D32"/>
    <w:rsid w:val="000466AB"/>
    <w:rsid w:val="0005130D"/>
    <w:rsid w:val="00052FC5"/>
    <w:rsid w:val="00054622"/>
    <w:rsid w:val="00056034"/>
    <w:rsid w:val="00060535"/>
    <w:rsid w:val="00061B02"/>
    <w:rsid w:val="00061D96"/>
    <w:rsid w:val="000665B5"/>
    <w:rsid w:val="000700BD"/>
    <w:rsid w:val="00070FBF"/>
    <w:rsid w:val="000725C4"/>
    <w:rsid w:val="0007272A"/>
    <w:rsid w:val="0007321D"/>
    <w:rsid w:val="00074574"/>
    <w:rsid w:val="00075B47"/>
    <w:rsid w:val="00076923"/>
    <w:rsid w:val="00082C68"/>
    <w:rsid w:val="00083316"/>
    <w:rsid w:val="000844C5"/>
    <w:rsid w:val="0008450A"/>
    <w:rsid w:val="00084A43"/>
    <w:rsid w:val="00084EEF"/>
    <w:rsid w:val="00085205"/>
    <w:rsid w:val="00086626"/>
    <w:rsid w:val="00092C11"/>
    <w:rsid w:val="0009466A"/>
    <w:rsid w:val="000976C5"/>
    <w:rsid w:val="000A0FD9"/>
    <w:rsid w:val="000A2421"/>
    <w:rsid w:val="000A5C9E"/>
    <w:rsid w:val="000B0ACB"/>
    <w:rsid w:val="000B4792"/>
    <w:rsid w:val="000B4FD8"/>
    <w:rsid w:val="000C3FEA"/>
    <w:rsid w:val="000C6AB5"/>
    <w:rsid w:val="000D25A6"/>
    <w:rsid w:val="000D4D79"/>
    <w:rsid w:val="000D523C"/>
    <w:rsid w:val="000D64C1"/>
    <w:rsid w:val="000E05E1"/>
    <w:rsid w:val="000E2192"/>
    <w:rsid w:val="000E4AF7"/>
    <w:rsid w:val="000F1408"/>
    <w:rsid w:val="000F4BEF"/>
    <w:rsid w:val="000F703A"/>
    <w:rsid w:val="00102A3F"/>
    <w:rsid w:val="00106B98"/>
    <w:rsid w:val="00112740"/>
    <w:rsid w:val="00115BA8"/>
    <w:rsid w:val="00116DA3"/>
    <w:rsid w:val="00117971"/>
    <w:rsid w:val="00123466"/>
    <w:rsid w:val="0012572E"/>
    <w:rsid w:val="00140610"/>
    <w:rsid w:val="00143913"/>
    <w:rsid w:val="00143C24"/>
    <w:rsid w:val="00152AEB"/>
    <w:rsid w:val="00155B0D"/>
    <w:rsid w:val="0015603E"/>
    <w:rsid w:val="00157365"/>
    <w:rsid w:val="00164AE4"/>
    <w:rsid w:val="001653C2"/>
    <w:rsid w:val="00170811"/>
    <w:rsid w:val="00177848"/>
    <w:rsid w:val="00177A37"/>
    <w:rsid w:val="001812C6"/>
    <w:rsid w:val="00190B9E"/>
    <w:rsid w:val="00191861"/>
    <w:rsid w:val="00191BD0"/>
    <w:rsid w:val="001930D1"/>
    <w:rsid w:val="00195400"/>
    <w:rsid w:val="00197F46"/>
    <w:rsid w:val="001A09E6"/>
    <w:rsid w:val="001A4598"/>
    <w:rsid w:val="001A4B32"/>
    <w:rsid w:val="001A51F1"/>
    <w:rsid w:val="001A5CC9"/>
    <w:rsid w:val="001A6DEC"/>
    <w:rsid w:val="001A6E4E"/>
    <w:rsid w:val="001A704C"/>
    <w:rsid w:val="001B738F"/>
    <w:rsid w:val="001B7B7D"/>
    <w:rsid w:val="001C100F"/>
    <w:rsid w:val="001C19CF"/>
    <w:rsid w:val="001C2B76"/>
    <w:rsid w:val="001C4E5A"/>
    <w:rsid w:val="001C704E"/>
    <w:rsid w:val="001D193A"/>
    <w:rsid w:val="001D1A54"/>
    <w:rsid w:val="001D2578"/>
    <w:rsid w:val="001D6693"/>
    <w:rsid w:val="001E1E7D"/>
    <w:rsid w:val="001E32B8"/>
    <w:rsid w:val="001E42CD"/>
    <w:rsid w:val="001E4D88"/>
    <w:rsid w:val="001E5F66"/>
    <w:rsid w:val="001F0DAF"/>
    <w:rsid w:val="001F212B"/>
    <w:rsid w:val="001F472A"/>
    <w:rsid w:val="001F4A69"/>
    <w:rsid w:val="001F67AF"/>
    <w:rsid w:val="00202CC2"/>
    <w:rsid w:val="002048FE"/>
    <w:rsid w:val="00210C87"/>
    <w:rsid w:val="0021281F"/>
    <w:rsid w:val="002165B5"/>
    <w:rsid w:val="00216ADF"/>
    <w:rsid w:val="00216B6E"/>
    <w:rsid w:val="0021749A"/>
    <w:rsid w:val="00220812"/>
    <w:rsid w:val="00224D94"/>
    <w:rsid w:val="00230672"/>
    <w:rsid w:val="002310D7"/>
    <w:rsid w:val="00231DE3"/>
    <w:rsid w:val="00232CDF"/>
    <w:rsid w:val="00235E42"/>
    <w:rsid w:val="00236218"/>
    <w:rsid w:val="00236BBA"/>
    <w:rsid w:val="0024331E"/>
    <w:rsid w:val="002434D8"/>
    <w:rsid w:val="00251195"/>
    <w:rsid w:val="00252B25"/>
    <w:rsid w:val="00256401"/>
    <w:rsid w:val="002572FC"/>
    <w:rsid w:val="002573FB"/>
    <w:rsid w:val="00260A8A"/>
    <w:rsid w:val="00260DC7"/>
    <w:rsid w:val="00260E42"/>
    <w:rsid w:val="002619FD"/>
    <w:rsid w:val="00270F35"/>
    <w:rsid w:val="002753AC"/>
    <w:rsid w:val="00277337"/>
    <w:rsid w:val="002809A6"/>
    <w:rsid w:val="00280E8F"/>
    <w:rsid w:val="002824D4"/>
    <w:rsid w:val="002833E8"/>
    <w:rsid w:val="00293F4E"/>
    <w:rsid w:val="002940AA"/>
    <w:rsid w:val="00295071"/>
    <w:rsid w:val="00297F5B"/>
    <w:rsid w:val="002A6E00"/>
    <w:rsid w:val="002B12CD"/>
    <w:rsid w:val="002B1349"/>
    <w:rsid w:val="002B490D"/>
    <w:rsid w:val="002B7BA1"/>
    <w:rsid w:val="002C208E"/>
    <w:rsid w:val="002C5BA6"/>
    <w:rsid w:val="002E07E8"/>
    <w:rsid w:val="002E081E"/>
    <w:rsid w:val="002E25F3"/>
    <w:rsid w:val="002E3A72"/>
    <w:rsid w:val="002F0376"/>
    <w:rsid w:val="002F279C"/>
    <w:rsid w:val="002F2BD6"/>
    <w:rsid w:val="002F4DD7"/>
    <w:rsid w:val="003011F8"/>
    <w:rsid w:val="00301265"/>
    <w:rsid w:val="003018C4"/>
    <w:rsid w:val="00304ACB"/>
    <w:rsid w:val="00305B1E"/>
    <w:rsid w:val="00307A4D"/>
    <w:rsid w:val="00307FEA"/>
    <w:rsid w:val="00310833"/>
    <w:rsid w:val="00310EC8"/>
    <w:rsid w:val="003130F6"/>
    <w:rsid w:val="00316D02"/>
    <w:rsid w:val="00317EA0"/>
    <w:rsid w:val="00322DE1"/>
    <w:rsid w:val="00327524"/>
    <w:rsid w:val="003302C2"/>
    <w:rsid w:val="00331FFD"/>
    <w:rsid w:val="003323AD"/>
    <w:rsid w:val="00336F2A"/>
    <w:rsid w:val="003425F8"/>
    <w:rsid w:val="00342C5B"/>
    <w:rsid w:val="0034360F"/>
    <w:rsid w:val="00344EA1"/>
    <w:rsid w:val="0035027A"/>
    <w:rsid w:val="0035187E"/>
    <w:rsid w:val="00352B20"/>
    <w:rsid w:val="0035537E"/>
    <w:rsid w:val="0035733D"/>
    <w:rsid w:val="0036092B"/>
    <w:rsid w:val="003619C4"/>
    <w:rsid w:val="00364F80"/>
    <w:rsid w:val="00367096"/>
    <w:rsid w:val="00382332"/>
    <w:rsid w:val="00382869"/>
    <w:rsid w:val="003834AA"/>
    <w:rsid w:val="0038722D"/>
    <w:rsid w:val="00392F49"/>
    <w:rsid w:val="003939DF"/>
    <w:rsid w:val="003941F7"/>
    <w:rsid w:val="00395134"/>
    <w:rsid w:val="003955C5"/>
    <w:rsid w:val="003959BF"/>
    <w:rsid w:val="003A2295"/>
    <w:rsid w:val="003A7441"/>
    <w:rsid w:val="003B07A8"/>
    <w:rsid w:val="003B0D56"/>
    <w:rsid w:val="003B24A2"/>
    <w:rsid w:val="003B2925"/>
    <w:rsid w:val="003B4574"/>
    <w:rsid w:val="003C100F"/>
    <w:rsid w:val="003C2516"/>
    <w:rsid w:val="003C316E"/>
    <w:rsid w:val="003C47FC"/>
    <w:rsid w:val="003C4ADB"/>
    <w:rsid w:val="003C5487"/>
    <w:rsid w:val="003C7CF5"/>
    <w:rsid w:val="003E4891"/>
    <w:rsid w:val="003E529F"/>
    <w:rsid w:val="003F21D1"/>
    <w:rsid w:val="003F5B2B"/>
    <w:rsid w:val="00403D16"/>
    <w:rsid w:val="00405074"/>
    <w:rsid w:val="00405D29"/>
    <w:rsid w:val="00405DD6"/>
    <w:rsid w:val="00410109"/>
    <w:rsid w:val="0041155E"/>
    <w:rsid w:val="00415C15"/>
    <w:rsid w:val="0041654B"/>
    <w:rsid w:val="004205CB"/>
    <w:rsid w:val="00421535"/>
    <w:rsid w:val="004221EC"/>
    <w:rsid w:val="004231DF"/>
    <w:rsid w:val="004254B0"/>
    <w:rsid w:val="00425A2E"/>
    <w:rsid w:val="004266BB"/>
    <w:rsid w:val="004301DA"/>
    <w:rsid w:val="00433138"/>
    <w:rsid w:val="00435F5B"/>
    <w:rsid w:val="00436C2A"/>
    <w:rsid w:val="00437C2D"/>
    <w:rsid w:val="004400B7"/>
    <w:rsid w:val="00442504"/>
    <w:rsid w:val="00442F0C"/>
    <w:rsid w:val="00443841"/>
    <w:rsid w:val="0044676D"/>
    <w:rsid w:val="004468E8"/>
    <w:rsid w:val="00446BA8"/>
    <w:rsid w:val="0044766D"/>
    <w:rsid w:val="00453277"/>
    <w:rsid w:val="004567B0"/>
    <w:rsid w:val="00466F69"/>
    <w:rsid w:val="00467CCF"/>
    <w:rsid w:val="00471B01"/>
    <w:rsid w:val="0047407D"/>
    <w:rsid w:val="00483528"/>
    <w:rsid w:val="0048742A"/>
    <w:rsid w:val="0049299B"/>
    <w:rsid w:val="00497C99"/>
    <w:rsid w:val="004A17A1"/>
    <w:rsid w:val="004A2533"/>
    <w:rsid w:val="004B074A"/>
    <w:rsid w:val="004B55F1"/>
    <w:rsid w:val="004B5D4E"/>
    <w:rsid w:val="004B6D54"/>
    <w:rsid w:val="004B7C0C"/>
    <w:rsid w:val="004C00CD"/>
    <w:rsid w:val="004C0328"/>
    <w:rsid w:val="004C0FB3"/>
    <w:rsid w:val="004C180C"/>
    <w:rsid w:val="004C3FED"/>
    <w:rsid w:val="004C7DF1"/>
    <w:rsid w:val="004D3365"/>
    <w:rsid w:val="004D372C"/>
    <w:rsid w:val="004D4FE4"/>
    <w:rsid w:val="004D6B34"/>
    <w:rsid w:val="004E2CA6"/>
    <w:rsid w:val="004E41B0"/>
    <w:rsid w:val="004E52A9"/>
    <w:rsid w:val="004F29E1"/>
    <w:rsid w:val="004F2C71"/>
    <w:rsid w:val="004F3F28"/>
    <w:rsid w:val="004F6A9B"/>
    <w:rsid w:val="00500359"/>
    <w:rsid w:val="005079CF"/>
    <w:rsid w:val="005131D1"/>
    <w:rsid w:val="00515BFE"/>
    <w:rsid w:val="0051760F"/>
    <w:rsid w:val="0053051D"/>
    <w:rsid w:val="0053060B"/>
    <w:rsid w:val="00531EDF"/>
    <w:rsid w:val="005328D0"/>
    <w:rsid w:val="005336AE"/>
    <w:rsid w:val="00536623"/>
    <w:rsid w:val="00536DDA"/>
    <w:rsid w:val="00537C18"/>
    <w:rsid w:val="00541336"/>
    <w:rsid w:val="00544B2F"/>
    <w:rsid w:val="00544C11"/>
    <w:rsid w:val="00544C52"/>
    <w:rsid w:val="0054573B"/>
    <w:rsid w:val="0054659D"/>
    <w:rsid w:val="00546DA6"/>
    <w:rsid w:val="00553CF2"/>
    <w:rsid w:val="00554861"/>
    <w:rsid w:val="00560579"/>
    <w:rsid w:val="00566B62"/>
    <w:rsid w:val="00567C99"/>
    <w:rsid w:val="00573162"/>
    <w:rsid w:val="005766D9"/>
    <w:rsid w:val="00576B73"/>
    <w:rsid w:val="005774B3"/>
    <w:rsid w:val="005779BC"/>
    <w:rsid w:val="00577C16"/>
    <w:rsid w:val="00580096"/>
    <w:rsid w:val="00581C48"/>
    <w:rsid w:val="00590C1C"/>
    <w:rsid w:val="005914BE"/>
    <w:rsid w:val="00593F46"/>
    <w:rsid w:val="00594D27"/>
    <w:rsid w:val="0059667C"/>
    <w:rsid w:val="005A05BD"/>
    <w:rsid w:val="005A0625"/>
    <w:rsid w:val="005A2291"/>
    <w:rsid w:val="005A6741"/>
    <w:rsid w:val="005A7EEA"/>
    <w:rsid w:val="005B1C61"/>
    <w:rsid w:val="005B52F1"/>
    <w:rsid w:val="005B5ECD"/>
    <w:rsid w:val="005C2E45"/>
    <w:rsid w:val="005C3114"/>
    <w:rsid w:val="005C3AAB"/>
    <w:rsid w:val="005C4D0A"/>
    <w:rsid w:val="005C70C1"/>
    <w:rsid w:val="005D62C1"/>
    <w:rsid w:val="005E2D59"/>
    <w:rsid w:val="005E369B"/>
    <w:rsid w:val="005E404E"/>
    <w:rsid w:val="005E76AC"/>
    <w:rsid w:val="005E7D16"/>
    <w:rsid w:val="005F2478"/>
    <w:rsid w:val="005F2661"/>
    <w:rsid w:val="005F3162"/>
    <w:rsid w:val="005F418F"/>
    <w:rsid w:val="005F4E4A"/>
    <w:rsid w:val="00601921"/>
    <w:rsid w:val="00604E5C"/>
    <w:rsid w:val="00606DBB"/>
    <w:rsid w:val="006101BE"/>
    <w:rsid w:val="00611D1B"/>
    <w:rsid w:val="00613680"/>
    <w:rsid w:val="00613748"/>
    <w:rsid w:val="00620005"/>
    <w:rsid w:val="006207C1"/>
    <w:rsid w:val="00620BB6"/>
    <w:rsid w:val="00626E80"/>
    <w:rsid w:val="006314F2"/>
    <w:rsid w:val="006338A0"/>
    <w:rsid w:val="00641270"/>
    <w:rsid w:val="00642B50"/>
    <w:rsid w:val="006473C7"/>
    <w:rsid w:val="0065004D"/>
    <w:rsid w:val="0065350A"/>
    <w:rsid w:val="006557C6"/>
    <w:rsid w:val="006565DE"/>
    <w:rsid w:val="00661361"/>
    <w:rsid w:val="0066568D"/>
    <w:rsid w:val="006668F4"/>
    <w:rsid w:val="006718B5"/>
    <w:rsid w:val="00671B4D"/>
    <w:rsid w:val="0067353F"/>
    <w:rsid w:val="00673FBA"/>
    <w:rsid w:val="00674472"/>
    <w:rsid w:val="00675F0D"/>
    <w:rsid w:val="0068163F"/>
    <w:rsid w:val="00685712"/>
    <w:rsid w:val="0068766D"/>
    <w:rsid w:val="00690264"/>
    <w:rsid w:val="00693D91"/>
    <w:rsid w:val="006965D6"/>
    <w:rsid w:val="00697E8B"/>
    <w:rsid w:val="006A0499"/>
    <w:rsid w:val="006A1E5B"/>
    <w:rsid w:val="006A2998"/>
    <w:rsid w:val="006A79BA"/>
    <w:rsid w:val="006B007D"/>
    <w:rsid w:val="006B1040"/>
    <w:rsid w:val="006B6BFF"/>
    <w:rsid w:val="006C2054"/>
    <w:rsid w:val="006C32CC"/>
    <w:rsid w:val="006C3FC4"/>
    <w:rsid w:val="006C48C9"/>
    <w:rsid w:val="006C5557"/>
    <w:rsid w:val="006D1972"/>
    <w:rsid w:val="006D64B5"/>
    <w:rsid w:val="006E2BA6"/>
    <w:rsid w:val="006E4C24"/>
    <w:rsid w:val="006E4ECD"/>
    <w:rsid w:val="006E64D2"/>
    <w:rsid w:val="006F727C"/>
    <w:rsid w:val="00701D58"/>
    <w:rsid w:val="00702016"/>
    <w:rsid w:val="007117DD"/>
    <w:rsid w:val="00713800"/>
    <w:rsid w:val="00713B31"/>
    <w:rsid w:val="00714218"/>
    <w:rsid w:val="00714925"/>
    <w:rsid w:val="007174B5"/>
    <w:rsid w:val="007210F0"/>
    <w:rsid w:val="0072131A"/>
    <w:rsid w:val="0072162A"/>
    <w:rsid w:val="0072282C"/>
    <w:rsid w:val="00723CA7"/>
    <w:rsid w:val="00727AE4"/>
    <w:rsid w:val="00731A6D"/>
    <w:rsid w:val="00734E0D"/>
    <w:rsid w:val="00735BE7"/>
    <w:rsid w:val="00735F13"/>
    <w:rsid w:val="00740E0B"/>
    <w:rsid w:val="007419DF"/>
    <w:rsid w:val="00743A28"/>
    <w:rsid w:val="007473E0"/>
    <w:rsid w:val="00751D34"/>
    <w:rsid w:val="0075251F"/>
    <w:rsid w:val="00754174"/>
    <w:rsid w:val="00755A5F"/>
    <w:rsid w:val="00756EE2"/>
    <w:rsid w:val="00757ADF"/>
    <w:rsid w:val="007649BF"/>
    <w:rsid w:val="007708E5"/>
    <w:rsid w:val="007713FC"/>
    <w:rsid w:val="00773193"/>
    <w:rsid w:val="00774B06"/>
    <w:rsid w:val="00783BF3"/>
    <w:rsid w:val="00784462"/>
    <w:rsid w:val="007844EA"/>
    <w:rsid w:val="007906DB"/>
    <w:rsid w:val="00791489"/>
    <w:rsid w:val="0079202D"/>
    <w:rsid w:val="007920BF"/>
    <w:rsid w:val="00792937"/>
    <w:rsid w:val="00792A4E"/>
    <w:rsid w:val="00793DC9"/>
    <w:rsid w:val="00794BF3"/>
    <w:rsid w:val="00795638"/>
    <w:rsid w:val="00796A91"/>
    <w:rsid w:val="007A0899"/>
    <w:rsid w:val="007A08A6"/>
    <w:rsid w:val="007A21B5"/>
    <w:rsid w:val="007A66DD"/>
    <w:rsid w:val="007A7D42"/>
    <w:rsid w:val="007B01BE"/>
    <w:rsid w:val="007B04DB"/>
    <w:rsid w:val="007B1551"/>
    <w:rsid w:val="007B2901"/>
    <w:rsid w:val="007B30E4"/>
    <w:rsid w:val="007B3E01"/>
    <w:rsid w:val="007B7D9A"/>
    <w:rsid w:val="007C2CCE"/>
    <w:rsid w:val="007C3CF2"/>
    <w:rsid w:val="007C44D3"/>
    <w:rsid w:val="007C646C"/>
    <w:rsid w:val="007D27E9"/>
    <w:rsid w:val="007D3027"/>
    <w:rsid w:val="007D7DDD"/>
    <w:rsid w:val="007E5BF2"/>
    <w:rsid w:val="007F4A5B"/>
    <w:rsid w:val="007F4F69"/>
    <w:rsid w:val="008015E9"/>
    <w:rsid w:val="00801F80"/>
    <w:rsid w:val="008028F9"/>
    <w:rsid w:val="00802C78"/>
    <w:rsid w:val="00806387"/>
    <w:rsid w:val="0081023D"/>
    <w:rsid w:val="00811F3C"/>
    <w:rsid w:val="00811FE3"/>
    <w:rsid w:val="008123C4"/>
    <w:rsid w:val="008134EB"/>
    <w:rsid w:val="008149D8"/>
    <w:rsid w:val="00814B51"/>
    <w:rsid w:val="00814F46"/>
    <w:rsid w:val="00816A00"/>
    <w:rsid w:val="00823D00"/>
    <w:rsid w:val="00824C35"/>
    <w:rsid w:val="0083323C"/>
    <w:rsid w:val="00833537"/>
    <w:rsid w:val="00834E3B"/>
    <w:rsid w:val="00836C7F"/>
    <w:rsid w:val="00837309"/>
    <w:rsid w:val="00837CC8"/>
    <w:rsid w:val="0084068D"/>
    <w:rsid w:val="00844873"/>
    <w:rsid w:val="00846437"/>
    <w:rsid w:val="008546BB"/>
    <w:rsid w:val="00854D8E"/>
    <w:rsid w:val="008550B5"/>
    <w:rsid w:val="00860308"/>
    <w:rsid w:val="008621D3"/>
    <w:rsid w:val="00872C3B"/>
    <w:rsid w:val="00876952"/>
    <w:rsid w:val="0087696F"/>
    <w:rsid w:val="00880520"/>
    <w:rsid w:val="00885311"/>
    <w:rsid w:val="0088558B"/>
    <w:rsid w:val="00885972"/>
    <w:rsid w:val="0088709E"/>
    <w:rsid w:val="008918FB"/>
    <w:rsid w:val="00892920"/>
    <w:rsid w:val="008938EB"/>
    <w:rsid w:val="008942A5"/>
    <w:rsid w:val="008953B7"/>
    <w:rsid w:val="00897A6C"/>
    <w:rsid w:val="00897E7C"/>
    <w:rsid w:val="00897FF7"/>
    <w:rsid w:val="008A1B43"/>
    <w:rsid w:val="008A1BD6"/>
    <w:rsid w:val="008A34C7"/>
    <w:rsid w:val="008A37C3"/>
    <w:rsid w:val="008B1DFE"/>
    <w:rsid w:val="008B43B8"/>
    <w:rsid w:val="008B64EE"/>
    <w:rsid w:val="008C15AE"/>
    <w:rsid w:val="008C35A1"/>
    <w:rsid w:val="008C5347"/>
    <w:rsid w:val="008C688E"/>
    <w:rsid w:val="008D35D2"/>
    <w:rsid w:val="008D3B08"/>
    <w:rsid w:val="008D48F3"/>
    <w:rsid w:val="008D4EC4"/>
    <w:rsid w:val="008D5FD5"/>
    <w:rsid w:val="008D6E37"/>
    <w:rsid w:val="008D70E4"/>
    <w:rsid w:val="008D73A0"/>
    <w:rsid w:val="008E5C77"/>
    <w:rsid w:val="008E63EA"/>
    <w:rsid w:val="008E6EB7"/>
    <w:rsid w:val="008E70BA"/>
    <w:rsid w:val="008E7E5D"/>
    <w:rsid w:val="008F0765"/>
    <w:rsid w:val="008F1F02"/>
    <w:rsid w:val="008F24F2"/>
    <w:rsid w:val="008F7105"/>
    <w:rsid w:val="00901269"/>
    <w:rsid w:val="00901D20"/>
    <w:rsid w:val="009022EB"/>
    <w:rsid w:val="009035C4"/>
    <w:rsid w:val="00910781"/>
    <w:rsid w:val="00915A43"/>
    <w:rsid w:val="009168EB"/>
    <w:rsid w:val="00917BB9"/>
    <w:rsid w:val="0092539C"/>
    <w:rsid w:val="0092714D"/>
    <w:rsid w:val="009302D3"/>
    <w:rsid w:val="00935A17"/>
    <w:rsid w:val="009428F5"/>
    <w:rsid w:val="00944A76"/>
    <w:rsid w:val="00944C06"/>
    <w:rsid w:val="00946780"/>
    <w:rsid w:val="00953577"/>
    <w:rsid w:val="009557D7"/>
    <w:rsid w:val="00955D4B"/>
    <w:rsid w:val="00957B63"/>
    <w:rsid w:val="00961B58"/>
    <w:rsid w:val="0096219D"/>
    <w:rsid w:val="009628A2"/>
    <w:rsid w:val="00964AA4"/>
    <w:rsid w:val="009675CA"/>
    <w:rsid w:val="0097144C"/>
    <w:rsid w:val="00973680"/>
    <w:rsid w:val="00975B8A"/>
    <w:rsid w:val="00977546"/>
    <w:rsid w:val="00984061"/>
    <w:rsid w:val="00987194"/>
    <w:rsid w:val="009902B2"/>
    <w:rsid w:val="009910D2"/>
    <w:rsid w:val="00992EBE"/>
    <w:rsid w:val="00994DA7"/>
    <w:rsid w:val="00997F62"/>
    <w:rsid w:val="009A12F9"/>
    <w:rsid w:val="009A46A4"/>
    <w:rsid w:val="009A65EA"/>
    <w:rsid w:val="009A6874"/>
    <w:rsid w:val="009B22F0"/>
    <w:rsid w:val="009B78C8"/>
    <w:rsid w:val="009C36F5"/>
    <w:rsid w:val="009C3E3C"/>
    <w:rsid w:val="009C3F42"/>
    <w:rsid w:val="009C676B"/>
    <w:rsid w:val="009C7068"/>
    <w:rsid w:val="009D0DB7"/>
    <w:rsid w:val="009D2E0B"/>
    <w:rsid w:val="009E0EC0"/>
    <w:rsid w:val="009E195E"/>
    <w:rsid w:val="009E25E3"/>
    <w:rsid w:val="009E29CF"/>
    <w:rsid w:val="009E3727"/>
    <w:rsid w:val="009E3B0A"/>
    <w:rsid w:val="009E5441"/>
    <w:rsid w:val="009F0A44"/>
    <w:rsid w:val="00A0076C"/>
    <w:rsid w:val="00A0089E"/>
    <w:rsid w:val="00A02F57"/>
    <w:rsid w:val="00A06094"/>
    <w:rsid w:val="00A12E2E"/>
    <w:rsid w:val="00A12F1E"/>
    <w:rsid w:val="00A15F53"/>
    <w:rsid w:val="00A161C1"/>
    <w:rsid w:val="00A1747F"/>
    <w:rsid w:val="00A20B0F"/>
    <w:rsid w:val="00A21F22"/>
    <w:rsid w:val="00A23ED3"/>
    <w:rsid w:val="00A24D25"/>
    <w:rsid w:val="00A3114F"/>
    <w:rsid w:val="00A34A18"/>
    <w:rsid w:val="00A34CFB"/>
    <w:rsid w:val="00A36FBF"/>
    <w:rsid w:val="00A37878"/>
    <w:rsid w:val="00A378F9"/>
    <w:rsid w:val="00A403C8"/>
    <w:rsid w:val="00A41F66"/>
    <w:rsid w:val="00A42522"/>
    <w:rsid w:val="00A42F15"/>
    <w:rsid w:val="00A44093"/>
    <w:rsid w:val="00A516BD"/>
    <w:rsid w:val="00A52126"/>
    <w:rsid w:val="00A55788"/>
    <w:rsid w:val="00A60C63"/>
    <w:rsid w:val="00A614F5"/>
    <w:rsid w:val="00A61FC8"/>
    <w:rsid w:val="00A6699C"/>
    <w:rsid w:val="00A67ACD"/>
    <w:rsid w:val="00A70FE8"/>
    <w:rsid w:val="00A73C35"/>
    <w:rsid w:val="00A74E1D"/>
    <w:rsid w:val="00A76070"/>
    <w:rsid w:val="00A76FB4"/>
    <w:rsid w:val="00A82B59"/>
    <w:rsid w:val="00A84D50"/>
    <w:rsid w:val="00A853DD"/>
    <w:rsid w:val="00A86DE6"/>
    <w:rsid w:val="00A91727"/>
    <w:rsid w:val="00A943D7"/>
    <w:rsid w:val="00A95B4B"/>
    <w:rsid w:val="00AA0488"/>
    <w:rsid w:val="00AA0B73"/>
    <w:rsid w:val="00AA129F"/>
    <w:rsid w:val="00AA141E"/>
    <w:rsid w:val="00AA5B3F"/>
    <w:rsid w:val="00AA6697"/>
    <w:rsid w:val="00AB1B51"/>
    <w:rsid w:val="00AB288F"/>
    <w:rsid w:val="00AB5406"/>
    <w:rsid w:val="00AB73FF"/>
    <w:rsid w:val="00AC221A"/>
    <w:rsid w:val="00AD2575"/>
    <w:rsid w:val="00AD7E82"/>
    <w:rsid w:val="00AE2670"/>
    <w:rsid w:val="00AE7175"/>
    <w:rsid w:val="00AF0150"/>
    <w:rsid w:val="00AF565F"/>
    <w:rsid w:val="00AF5D98"/>
    <w:rsid w:val="00AF6036"/>
    <w:rsid w:val="00AF6113"/>
    <w:rsid w:val="00B00DB0"/>
    <w:rsid w:val="00B033DB"/>
    <w:rsid w:val="00B05839"/>
    <w:rsid w:val="00B05D42"/>
    <w:rsid w:val="00B06BF7"/>
    <w:rsid w:val="00B07346"/>
    <w:rsid w:val="00B11E19"/>
    <w:rsid w:val="00B1219F"/>
    <w:rsid w:val="00B122DC"/>
    <w:rsid w:val="00B12B05"/>
    <w:rsid w:val="00B15970"/>
    <w:rsid w:val="00B167CF"/>
    <w:rsid w:val="00B172BD"/>
    <w:rsid w:val="00B20883"/>
    <w:rsid w:val="00B23918"/>
    <w:rsid w:val="00B23F4A"/>
    <w:rsid w:val="00B27874"/>
    <w:rsid w:val="00B30397"/>
    <w:rsid w:val="00B30CAE"/>
    <w:rsid w:val="00B30DC5"/>
    <w:rsid w:val="00B33D21"/>
    <w:rsid w:val="00B40C7E"/>
    <w:rsid w:val="00B43C88"/>
    <w:rsid w:val="00B476FF"/>
    <w:rsid w:val="00B51585"/>
    <w:rsid w:val="00B53E30"/>
    <w:rsid w:val="00B54867"/>
    <w:rsid w:val="00B5507E"/>
    <w:rsid w:val="00B551F0"/>
    <w:rsid w:val="00B55F36"/>
    <w:rsid w:val="00B578BF"/>
    <w:rsid w:val="00B613E0"/>
    <w:rsid w:val="00B65DF1"/>
    <w:rsid w:val="00B7052A"/>
    <w:rsid w:val="00B75679"/>
    <w:rsid w:val="00B76013"/>
    <w:rsid w:val="00B76D0C"/>
    <w:rsid w:val="00B80923"/>
    <w:rsid w:val="00B81164"/>
    <w:rsid w:val="00B863D9"/>
    <w:rsid w:val="00B87643"/>
    <w:rsid w:val="00B968C5"/>
    <w:rsid w:val="00BA1C91"/>
    <w:rsid w:val="00BA2BED"/>
    <w:rsid w:val="00BA34DB"/>
    <w:rsid w:val="00BA5368"/>
    <w:rsid w:val="00BA55DC"/>
    <w:rsid w:val="00BA6C55"/>
    <w:rsid w:val="00BA6E1B"/>
    <w:rsid w:val="00BA7D1F"/>
    <w:rsid w:val="00BB16DC"/>
    <w:rsid w:val="00BB1D77"/>
    <w:rsid w:val="00BB2608"/>
    <w:rsid w:val="00BB710D"/>
    <w:rsid w:val="00BB7A15"/>
    <w:rsid w:val="00BC0DE2"/>
    <w:rsid w:val="00BC10DD"/>
    <w:rsid w:val="00BC11F9"/>
    <w:rsid w:val="00BC2174"/>
    <w:rsid w:val="00BC4089"/>
    <w:rsid w:val="00BC49C7"/>
    <w:rsid w:val="00BC4F7B"/>
    <w:rsid w:val="00BC722B"/>
    <w:rsid w:val="00BD1DB4"/>
    <w:rsid w:val="00BD4694"/>
    <w:rsid w:val="00BD53FD"/>
    <w:rsid w:val="00BD7828"/>
    <w:rsid w:val="00BE1BD5"/>
    <w:rsid w:val="00BF0F97"/>
    <w:rsid w:val="00BF3E58"/>
    <w:rsid w:val="00BF69CF"/>
    <w:rsid w:val="00BF7CC8"/>
    <w:rsid w:val="00C00164"/>
    <w:rsid w:val="00C05CE2"/>
    <w:rsid w:val="00C07CA8"/>
    <w:rsid w:val="00C103D2"/>
    <w:rsid w:val="00C109A1"/>
    <w:rsid w:val="00C10C5C"/>
    <w:rsid w:val="00C141DE"/>
    <w:rsid w:val="00C147EE"/>
    <w:rsid w:val="00C1623A"/>
    <w:rsid w:val="00C170F9"/>
    <w:rsid w:val="00C224D2"/>
    <w:rsid w:val="00C2277D"/>
    <w:rsid w:val="00C2465E"/>
    <w:rsid w:val="00C3315B"/>
    <w:rsid w:val="00C33DFD"/>
    <w:rsid w:val="00C34843"/>
    <w:rsid w:val="00C370F7"/>
    <w:rsid w:val="00C403C0"/>
    <w:rsid w:val="00C40CD0"/>
    <w:rsid w:val="00C427E0"/>
    <w:rsid w:val="00C4381D"/>
    <w:rsid w:val="00C44525"/>
    <w:rsid w:val="00C4667B"/>
    <w:rsid w:val="00C46C09"/>
    <w:rsid w:val="00C47259"/>
    <w:rsid w:val="00C512E3"/>
    <w:rsid w:val="00C518CB"/>
    <w:rsid w:val="00C56F06"/>
    <w:rsid w:val="00C63C12"/>
    <w:rsid w:val="00C654E7"/>
    <w:rsid w:val="00C6559A"/>
    <w:rsid w:val="00C670FC"/>
    <w:rsid w:val="00C76BDC"/>
    <w:rsid w:val="00C77788"/>
    <w:rsid w:val="00C80420"/>
    <w:rsid w:val="00C84727"/>
    <w:rsid w:val="00C84F65"/>
    <w:rsid w:val="00C856ED"/>
    <w:rsid w:val="00C85E10"/>
    <w:rsid w:val="00C938C7"/>
    <w:rsid w:val="00C941F5"/>
    <w:rsid w:val="00C95BE4"/>
    <w:rsid w:val="00CA0752"/>
    <w:rsid w:val="00CA2252"/>
    <w:rsid w:val="00CA710C"/>
    <w:rsid w:val="00CA7798"/>
    <w:rsid w:val="00CC0D93"/>
    <w:rsid w:val="00CC2D02"/>
    <w:rsid w:val="00CC379D"/>
    <w:rsid w:val="00CC4337"/>
    <w:rsid w:val="00CD074F"/>
    <w:rsid w:val="00CD1F49"/>
    <w:rsid w:val="00CD24A3"/>
    <w:rsid w:val="00CD32BA"/>
    <w:rsid w:val="00CD3CF5"/>
    <w:rsid w:val="00CD4359"/>
    <w:rsid w:val="00CD4C90"/>
    <w:rsid w:val="00CD59E7"/>
    <w:rsid w:val="00CD77CE"/>
    <w:rsid w:val="00CE1A93"/>
    <w:rsid w:val="00CE5A43"/>
    <w:rsid w:val="00CE6287"/>
    <w:rsid w:val="00CE7625"/>
    <w:rsid w:val="00CF1895"/>
    <w:rsid w:val="00CF6819"/>
    <w:rsid w:val="00D01388"/>
    <w:rsid w:val="00D03F52"/>
    <w:rsid w:val="00D04482"/>
    <w:rsid w:val="00D056BB"/>
    <w:rsid w:val="00D138F6"/>
    <w:rsid w:val="00D14BDD"/>
    <w:rsid w:val="00D179B4"/>
    <w:rsid w:val="00D2192B"/>
    <w:rsid w:val="00D21A71"/>
    <w:rsid w:val="00D21C31"/>
    <w:rsid w:val="00D22F0A"/>
    <w:rsid w:val="00D247A7"/>
    <w:rsid w:val="00D24B94"/>
    <w:rsid w:val="00D254B8"/>
    <w:rsid w:val="00D335AE"/>
    <w:rsid w:val="00D3448C"/>
    <w:rsid w:val="00D4148C"/>
    <w:rsid w:val="00D457E0"/>
    <w:rsid w:val="00D45B49"/>
    <w:rsid w:val="00D51788"/>
    <w:rsid w:val="00D52135"/>
    <w:rsid w:val="00D539A7"/>
    <w:rsid w:val="00D53AE4"/>
    <w:rsid w:val="00D55AD4"/>
    <w:rsid w:val="00D57BCF"/>
    <w:rsid w:val="00D619DB"/>
    <w:rsid w:val="00D61FCE"/>
    <w:rsid w:val="00D63D0E"/>
    <w:rsid w:val="00D64F14"/>
    <w:rsid w:val="00D651A3"/>
    <w:rsid w:val="00D67AFB"/>
    <w:rsid w:val="00D67F76"/>
    <w:rsid w:val="00D70734"/>
    <w:rsid w:val="00D7117C"/>
    <w:rsid w:val="00D712BF"/>
    <w:rsid w:val="00D735BA"/>
    <w:rsid w:val="00D759F3"/>
    <w:rsid w:val="00D764EA"/>
    <w:rsid w:val="00D804A3"/>
    <w:rsid w:val="00D80AA1"/>
    <w:rsid w:val="00D82E2E"/>
    <w:rsid w:val="00D84CEC"/>
    <w:rsid w:val="00D90878"/>
    <w:rsid w:val="00D9106B"/>
    <w:rsid w:val="00D947A4"/>
    <w:rsid w:val="00DA3BC0"/>
    <w:rsid w:val="00DA3F67"/>
    <w:rsid w:val="00DA7C25"/>
    <w:rsid w:val="00DB05ED"/>
    <w:rsid w:val="00DB15CF"/>
    <w:rsid w:val="00DB19AB"/>
    <w:rsid w:val="00DB4171"/>
    <w:rsid w:val="00DC0CD7"/>
    <w:rsid w:val="00DC2561"/>
    <w:rsid w:val="00DC2A47"/>
    <w:rsid w:val="00DC37C8"/>
    <w:rsid w:val="00DC497D"/>
    <w:rsid w:val="00DC4B9A"/>
    <w:rsid w:val="00DC7E82"/>
    <w:rsid w:val="00DD1383"/>
    <w:rsid w:val="00DD5182"/>
    <w:rsid w:val="00DD664D"/>
    <w:rsid w:val="00DE01AC"/>
    <w:rsid w:val="00DE26C8"/>
    <w:rsid w:val="00DE2E81"/>
    <w:rsid w:val="00DE4C40"/>
    <w:rsid w:val="00DE5483"/>
    <w:rsid w:val="00DE596D"/>
    <w:rsid w:val="00DF1C3E"/>
    <w:rsid w:val="00DF540B"/>
    <w:rsid w:val="00DF5D3D"/>
    <w:rsid w:val="00DF697B"/>
    <w:rsid w:val="00E00C47"/>
    <w:rsid w:val="00E03538"/>
    <w:rsid w:val="00E042A8"/>
    <w:rsid w:val="00E12D7C"/>
    <w:rsid w:val="00E15887"/>
    <w:rsid w:val="00E15E90"/>
    <w:rsid w:val="00E16C86"/>
    <w:rsid w:val="00E16EDD"/>
    <w:rsid w:val="00E16EE4"/>
    <w:rsid w:val="00E223C0"/>
    <w:rsid w:val="00E231D4"/>
    <w:rsid w:val="00E3044F"/>
    <w:rsid w:val="00E32B2F"/>
    <w:rsid w:val="00E35B9A"/>
    <w:rsid w:val="00E37915"/>
    <w:rsid w:val="00E40EC9"/>
    <w:rsid w:val="00E40EDF"/>
    <w:rsid w:val="00E4180A"/>
    <w:rsid w:val="00E41AC5"/>
    <w:rsid w:val="00E50A60"/>
    <w:rsid w:val="00E50BAC"/>
    <w:rsid w:val="00E50EA4"/>
    <w:rsid w:val="00E5302D"/>
    <w:rsid w:val="00E53E35"/>
    <w:rsid w:val="00E56D0C"/>
    <w:rsid w:val="00E5740F"/>
    <w:rsid w:val="00E6443E"/>
    <w:rsid w:val="00E65AC5"/>
    <w:rsid w:val="00E66246"/>
    <w:rsid w:val="00E70019"/>
    <w:rsid w:val="00E75BD5"/>
    <w:rsid w:val="00E80105"/>
    <w:rsid w:val="00E82FB2"/>
    <w:rsid w:val="00E8306A"/>
    <w:rsid w:val="00E861A4"/>
    <w:rsid w:val="00E91B79"/>
    <w:rsid w:val="00E9296A"/>
    <w:rsid w:val="00E93D9F"/>
    <w:rsid w:val="00E93EDC"/>
    <w:rsid w:val="00E971CB"/>
    <w:rsid w:val="00EA324B"/>
    <w:rsid w:val="00EA751B"/>
    <w:rsid w:val="00EA7586"/>
    <w:rsid w:val="00EB077C"/>
    <w:rsid w:val="00EB20B4"/>
    <w:rsid w:val="00EB2A08"/>
    <w:rsid w:val="00EB3529"/>
    <w:rsid w:val="00EC2EF4"/>
    <w:rsid w:val="00EC515D"/>
    <w:rsid w:val="00ED39B9"/>
    <w:rsid w:val="00ED5590"/>
    <w:rsid w:val="00EE1460"/>
    <w:rsid w:val="00EE1EE5"/>
    <w:rsid w:val="00EE7F8E"/>
    <w:rsid w:val="00EF2471"/>
    <w:rsid w:val="00EF24D8"/>
    <w:rsid w:val="00EF6856"/>
    <w:rsid w:val="00F00A3F"/>
    <w:rsid w:val="00F04F30"/>
    <w:rsid w:val="00F12682"/>
    <w:rsid w:val="00F137FA"/>
    <w:rsid w:val="00F1551D"/>
    <w:rsid w:val="00F170DE"/>
    <w:rsid w:val="00F20BBB"/>
    <w:rsid w:val="00F2272B"/>
    <w:rsid w:val="00F22FD7"/>
    <w:rsid w:val="00F268D4"/>
    <w:rsid w:val="00F270CA"/>
    <w:rsid w:val="00F300DE"/>
    <w:rsid w:val="00F332CE"/>
    <w:rsid w:val="00F353E7"/>
    <w:rsid w:val="00F36465"/>
    <w:rsid w:val="00F3646F"/>
    <w:rsid w:val="00F37CE2"/>
    <w:rsid w:val="00F402E2"/>
    <w:rsid w:val="00F40C67"/>
    <w:rsid w:val="00F40D6E"/>
    <w:rsid w:val="00F42B76"/>
    <w:rsid w:val="00F50A0D"/>
    <w:rsid w:val="00F51EA4"/>
    <w:rsid w:val="00F52779"/>
    <w:rsid w:val="00F55C67"/>
    <w:rsid w:val="00F60702"/>
    <w:rsid w:val="00F619BA"/>
    <w:rsid w:val="00F637DB"/>
    <w:rsid w:val="00F66F53"/>
    <w:rsid w:val="00F67E78"/>
    <w:rsid w:val="00F70894"/>
    <w:rsid w:val="00F73721"/>
    <w:rsid w:val="00F73E53"/>
    <w:rsid w:val="00F76016"/>
    <w:rsid w:val="00F76077"/>
    <w:rsid w:val="00F82154"/>
    <w:rsid w:val="00F839C6"/>
    <w:rsid w:val="00F8493F"/>
    <w:rsid w:val="00F85F02"/>
    <w:rsid w:val="00F8652F"/>
    <w:rsid w:val="00F86C09"/>
    <w:rsid w:val="00F91E11"/>
    <w:rsid w:val="00F94BA7"/>
    <w:rsid w:val="00F97C71"/>
    <w:rsid w:val="00FA041C"/>
    <w:rsid w:val="00FA3B6B"/>
    <w:rsid w:val="00FB1893"/>
    <w:rsid w:val="00FB24CC"/>
    <w:rsid w:val="00FB5334"/>
    <w:rsid w:val="00FB5FE5"/>
    <w:rsid w:val="00FC5805"/>
    <w:rsid w:val="00FC5B1B"/>
    <w:rsid w:val="00FC65A2"/>
    <w:rsid w:val="00FC6DBC"/>
    <w:rsid w:val="00FD001D"/>
    <w:rsid w:val="00FD4919"/>
    <w:rsid w:val="00FD7826"/>
    <w:rsid w:val="00FD789E"/>
    <w:rsid w:val="00FF2DE5"/>
    <w:rsid w:val="00FF341A"/>
    <w:rsid w:val="00FF4245"/>
    <w:rsid w:val="00FF5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63D552"/>
  <w15:docId w15:val="{21784205-83A6-4ABA-B299-C9238914F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0EDF"/>
    <w:pPr>
      <w:suppressAutoHyphens/>
    </w:pPr>
    <w:rPr>
      <w:b/>
      <w:bCs/>
      <w:kern w:val="1"/>
      <w:sz w:val="24"/>
      <w:szCs w:val="24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F40C67"/>
    <w:pPr>
      <w:keepNext/>
      <w:keepLines/>
      <w:numPr>
        <w:numId w:val="7"/>
      </w:numPr>
      <w:spacing w:before="480"/>
      <w:outlineLvl w:val="0"/>
    </w:pPr>
    <w:rPr>
      <w:rFonts w:ascii="Arial" w:eastAsiaTheme="majorEastAsia" w:hAnsi="Arial" w:cstheme="majorBidi"/>
      <w:bCs w:val="0"/>
      <w:kern w:val="28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738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 w:val="0"/>
      <w:bCs w:val="0"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-cirilica">
    <w:name w:val="Normal - cirilica"/>
    <w:rsid w:val="00F76077"/>
    <w:pPr>
      <w:suppressAutoHyphens/>
      <w:ind w:firstLine="1134"/>
      <w:jc w:val="both"/>
    </w:pPr>
    <w:rPr>
      <w:rFonts w:eastAsia="Arial"/>
      <w:sz w:val="22"/>
      <w:lang w:eastAsia="ar-SA"/>
    </w:rPr>
  </w:style>
  <w:style w:type="character" w:styleId="Emphasis">
    <w:name w:val="Emphasis"/>
    <w:basedOn w:val="DefaultParagraphFont"/>
    <w:qFormat/>
    <w:rsid w:val="00F76077"/>
    <w:rPr>
      <w:i/>
      <w:iCs/>
    </w:rPr>
  </w:style>
  <w:style w:type="paragraph" w:styleId="ListParagraph">
    <w:name w:val="List Paragraph"/>
    <w:basedOn w:val="Normal"/>
    <w:uiPriority w:val="34"/>
    <w:qFormat/>
    <w:rsid w:val="00F76077"/>
    <w:pPr>
      <w:suppressAutoHyphens w:val="0"/>
      <w:ind w:left="720"/>
      <w:contextualSpacing/>
    </w:pPr>
    <w:rPr>
      <w:rFonts w:eastAsia="Times New Roman"/>
      <w:b w:val="0"/>
      <w:bCs w:val="0"/>
      <w:kern w:val="0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F76077"/>
    <w:pPr>
      <w:tabs>
        <w:tab w:val="center" w:pos="4703"/>
        <w:tab w:val="right" w:pos="9406"/>
      </w:tabs>
      <w:suppressAutoHyphens w:val="0"/>
    </w:pPr>
    <w:rPr>
      <w:kern w:val="24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F76077"/>
  </w:style>
  <w:style w:type="paragraph" w:styleId="Footer">
    <w:name w:val="footer"/>
    <w:basedOn w:val="Normal"/>
    <w:link w:val="FooterChar"/>
    <w:uiPriority w:val="99"/>
    <w:unhideWhenUsed/>
    <w:rsid w:val="00F76077"/>
    <w:pPr>
      <w:tabs>
        <w:tab w:val="center" w:pos="4703"/>
        <w:tab w:val="right" w:pos="9406"/>
      </w:tabs>
      <w:suppressAutoHyphens w:val="0"/>
    </w:pPr>
    <w:rPr>
      <w:kern w:val="24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F76077"/>
  </w:style>
  <w:style w:type="character" w:styleId="Hyperlink">
    <w:name w:val="Hyperlink"/>
    <w:basedOn w:val="DefaultParagraphFont"/>
    <w:uiPriority w:val="99"/>
    <w:rsid w:val="00F76077"/>
    <w:rPr>
      <w:color w:val="0000FF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601921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601921"/>
    <w:rPr>
      <w:b/>
      <w:bCs/>
      <w:kern w:val="1"/>
      <w:lang w:eastAsia="zh-CN"/>
    </w:rPr>
  </w:style>
  <w:style w:type="character" w:styleId="EndnoteReference">
    <w:name w:val="endnote reference"/>
    <w:basedOn w:val="DefaultParagraphFont"/>
    <w:uiPriority w:val="99"/>
    <w:semiHidden/>
    <w:unhideWhenUsed/>
    <w:rsid w:val="00601921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F40C67"/>
    <w:rPr>
      <w:rFonts w:ascii="Arial" w:eastAsiaTheme="majorEastAsia" w:hAnsi="Arial" w:cstheme="majorBidi"/>
      <w:b/>
      <w:kern w:val="28"/>
      <w:sz w:val="28"/>
      <w:szCs w:val="28"/>
      <w:lang w:eastAsia="zh-CN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B490D"/>
    <w:pPr>
      <w:suppressAutoHyphens w:val="0"/>
      <w:spacing w:line="276" w:lineRule="auto"/>
      <w:outlineLvl w:val="9"/>
    </w:pPr>
    <w:rPr>
      <w:bCs/>
      <w:kern w:val="0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B490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490D"/>
    <w:rPr>
      <w:rFonts w:ascii="Tahoma" w:hAnsi="Tahoma" w:cs="Tahoma"/>
      <w:b/>
      <w:bCs/>
      <w:kern w:val="1"/>
      <w:sz w:val="16"/>
      <w:szCs w:val="16"/>
      <w:lang w:eastAsia="zh-CN"/>
    </w:rPr>
  </w:style>
  <w:style w:type="paragraph" w:styleId="TOC1">
    <w:name w:val="toc 1"/>
    <w:basedOn w:val="Normal"/>
    <w:next w:val="Normal"/>
    <w:autoRedefine/>
    <w:uiPriority w:val="39"/>
    <w:unhideWhenUsed/>
    <w:rsid w:val="00A1747F"/>
    <w:pPr>
      <w:spacing w:after="100"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1B738F"/>
    <w:rPr>
      <w:rFonts w:asciiTheme="majorHAnsi" w:eastAsiaTheme="majorEastAsia" w:hAnsiTheme="majorHAnsi" w:cstheme="majorBidi"/>
      <w:color w:val="4F81BD" w:themeColor="accent1"/>
      <w:kern w:val="1"/>
      <w:sz w:val="26"/>
      <w:szCs w:val="26"/>
      <w:lang w:eastAsia="zh-CN"/>
    </w:rPr>
  </w:style>
  <w:style w:type="character" w:customStyle="1" w:styleId="podnaslovpropisa">
    <w:name w:val="podnaslovpropisa"/>
    <w:basedOn w:val="DefaultParagraphFont"/>
    <w:rsid w:val="001B738F"/>
  </w:style>
  <w:style w:type="paragraph" w:customStyle="1" w:styleId="Normal1">
    <w:name w:val="Normal1"/>
    <w:basedOn w:val="Normal"/>
    <w:rsid w:val="005B5ECD"/>
    <w:pPr>
      <w:suppressAutoHyphens w:val="0"/>
      <w:spacing w:before="100" w:beforeAutospacing="1" w:after="100" w:afterAutospacing="1"/>
    </w:pPr>
    <w:rPr>
      <w:rFonts w:eastAsia="Times New Roman"/>
      <w:b w:val="0"/>
      <w:bCs w:val="0"/>
      <w:kern w:val="0"/>
      <w:lang w:eastAsia="en-US"/>
    </w:rPr>
  </w:style>
  <w:style w:type="table" w:styleId="TableGrid">
    <w:name w:val="Table Grid"/>
    <w:basedOn w:val="TableNormal"/>
    <w:uiPriority w:val="59"/>
    <w:rsid w:val="00336F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01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54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02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55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20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nc41zlatkot\Desktop\memo%20-%2003%20-%20Odjeljenje%20za%20opstu%20upravu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2DD7A0-1D03-4F57-8938-8008D62F9A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 - 03 - Odjeljenje za opstu upravu</Template>
  <TotalTime>788</TotalTime>
  <Pages>9</Pages>
  <Words>1632</Words>
  <Characters>9303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kanc49vlados</dc:creator>
  <cp:lastModifiedBy>Nebojša Golić</cp:lastModifiedBy>
  <cp:revision>15</cp:revision>
  <cp:lastPrinted>2025-02-11T08:26:00Z</cp:lastPrinted>
  <dcterms:created xsi:type="dcterms:W3CDTF">2024-02-19T07:43:00Z</dcterms:created>
  <dcterms:modified xsi:type="dcterms:W3CDTF">2025-02-11T08:29:00Z</dcterms:modified>
</cp:coreProperties>
</file>